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0" w:type="auto"/>
        <w:tblInd w:w="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6120"/>
        <w:gridCol w:w="1521"/>
        <w:gridCol w:w="1316"/>
        <w:gridCol w:w="1525"/>
        <w:gridCol w:w="1316"/>
      </w:tblGrid>
      <w:tr w:rsidR="00CB7CEA">
        <w:trPr>
          <w:cantSplit/>
          <w:trHeight w:val="315"/>
          <w:tblHeader/>
        </w:trPr>
        <w:tc>
          <w:tcPr>
            <w:tcW w:w="1188" w:type="dxa"/>
            <w:vMerge w:val="restart"/>
            <w:tcBorders>
              <w:top w:val="double" w:sz="4" w:space="0" w:color="auto"/>
            </w:tcBorders>
            <w:vAlign w:val="center"/>
          </w:tcPr>
          <w:p w:rsidR="00CB7CEA" w:rsidRDefault="00AB4EB5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Calibri" w:hAnsi="Calibri" w:cs="Estrangelo Edessa"/>
                <w:b/>
                <w:sz w:val="16"/>
                <w:szCs w:val="16"/>
              </w:rPr>
              <w:t>TITOLO</w:t>
            </w:r>
          </w:p>
          <w:p w:rsidR="00CB7CEA" w:rsidRDefault="00AB4EB5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sz w:val="16"/>
                <w:szCs w:val="16"/>
              </w:rPr>
              <w:t>TIPOLOGIA</w:t>
            </w:r>
          </w:p>
          <w:p w:rsidR="00CB7CEA" w:rsidRDefault="00AB4EB5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sz w:val="16"/>
                <w:szCs w:val="16"/>
              </w:rPr>
              <w:t>CATEGORIA</w:t>
            </w:r>
          </w:p>
        </w:tc>
        <w:tc>
          <w:tcPr>
            <w:tcW w:w="6120" w:type="dxa"/>
            <w:vMerge w:val="restart"/>
            <w:tcBorders>
              <w:top w:val="double" w:sz="4" w:space="0" w:color="auto"/>
            </w:tcBorders>
            <w:vAlign w:val="center"/>
          </w:tcPr>
          <w:p w:rsidR="00CB7CEA" w:rsidRDefault="00AB4EB5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sz w:val="16"/>
                <w:szCs w:val="16"/>
              </w:rPr>
              <w:t>DENOMINAZIONE</w:t>
            </w:r>
          </w:p>
        </w:tc>
        <w:tc>
          <w:tcPr>
            <w:tcW w:w="2837" w:type="dxa"/>
            <w:gridSpan w:val="2"/>
            <w:tcBorders>
              <w:top w:val="double" w:sz="4" w:space="0" w:color="auto"/>
            </w:tcBorders>
            <w:vAlign w:val="center"/>
          </w:tcPr>
          <w:p w:rsidR="00CB7CEA" w:rsidRDefault="00AB4EB5" w:rsidP="003B16C3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TOTALE</w:t>
            </w:r>
          </w:p>
        </w:tc>
        <w:tc>
          <w:tcPr>
            <w:tcW w:w="2841" w:type="dxa"/>
            <w:gridSpan w:val="2"/>
            <w:tcBorders>
              <w:top w:val="double" w:sz="4" w:space="0" w:color="auto"/>
            </w:tcBorders>
            <w:vAlign w:val="center"/>
          </w:tcPr>
          <w:p w:rsidR="00CB7CEA" w:rsidRDefault="00AB4EB5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RISCOSSIONI</w:t>
            </w:r>
          </w:p>
        </w:tc>
      </w:tr>
      <w:tr w:rsidR="00CB7CEA">
        <w:trPr>
          <w:cantSplit/>
          <w:trHeight w:val="945"/>
          <w:tblHeader/>
        </w:trPr>
        <w:tc>
          <w:tcPr>
            <w:tcW w:w="1188" w:type="dxa"/>
            <w:vMerge/>
            <w:tcBorders>
              <w:bottom w:val="single" w:sz="4" w:space="0" w:color="auto"/>
            </w:tcBorders>
            <w:vAlign w:val="center"/>
          </w:tcPr>
          <w:p w:rsidR="00CB7CEA" w:rsidRDefault="00AB4EB5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</w:p>
        </w:tc>
        <w:tc>
          <w:tcPr>
            <w:tcW w:w="6120" w:type="dxa"/>
            <w:vMerge/>
            <w:tcBorders>
              <w:bottom w:val="single" w:sz="4" w:space="0" w:color="auto"/>
            </w:tcBorders>
            <w:vAlign w:val="center"/>
          </w:tcPr>
          <w:p w:rsidR="00CB7CEA" w:rsidRDefault="00AB4EB5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center"/>
          </w:tcPr>
          <w:p w:rsidR="00CB7CEA" w:rsidRDefault="00AB4EB5" w:rsidP="003B16C3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ACCERTAMENTI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vAlign w:val="center"/>
          </w:tcPr>
          <w:p w:rsidR="00CB7CEA" w:rsidRDefault="00AB4EB5" w:rsidP="00CB7CEA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di cui entrate</w:t>
            </w:r>
          </w:p>
          <w:p w:rsidR="00CB7CEA" w:rsidRDefault="00AB4EB5" w:rsidP="00CB7CEA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non ricorrenti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vAlign w:val="center"/>
          </w:tcPr>
          <w:p w:rsidR="00CB7CEA" w:rsidRDefault="00AB4EB5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in c/competenza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vAlign w:val="center"/>
          </w:tcPr>
          <w:p w:rsidR="00CB7CEA" w:rsidRDefault="00AB4EB5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in c/residui</w:t>
            </w:r>
          </w:p>
        </w:tc>
      </w:tr>
      <w:tr w:rsidR="00CB7CEA" w:rsidRPr="00DE3C88">
        <w:trPr>
          <w:cantSplit/>
          <w:trHeight w:val="120"/>
          <w:tblHeader/>
        </w:trPr>
        <w:tc>
          <w:tcPr>
            <w:tcW w:w="1188" w:type="dxa"/>
            <w:tcBorders>
              <w:top w:val="double" w:sz="4" w:space="0" w:color="auto"/>
              <w:bottom w:val="nil"/>
            </w:tcBorders>
            <w:vAlign w:val="center"/>
          </w:tcPr>
          <w:p w:rsidR="00CB7CEA" w:rsidRPr="00DE3C88" w:rsidRDefault="00AB4EB5">
            <w:pPr>
              <w:rPr>
                <w:rFonts w:ascii="Calibri" w:hAnsi="Calibri" w:cs="Estrangelo Edessa"/>
                <w:b/>
                <w:sz w:val="4"/>
                <w:szCs w:val="4"/>
              </w:rPr>
            </w:pPr>
          </w:p>
        </w:tc>
        <w:tc>
          <w:tcPr>
            <w:tcW w:w="6120" w:type="dxa"/>
            <w:tcBorders>
              <w:top w:val="double" w:sz="4" w:space="0" w:color="auto"/>
              <w:bottom w:val="nil"/>
            </w:tcBorders>
            <w:vAlign w:val="center"/>
          </w:tcPr>
          <w:p w:rsidR="00CB7CEA" w:rsidRPr="00DE3C88" w:rsidRDefault="00AB4EB5">
            <w:pPr>
              <w:rPr>
                <w:rFonts w:ascii="Calibri" w:hAnsi="Calibri" w:cs="Estrangelo Edessa"/>
                <w:b/>
                <w:sz w:val="4"/>
                <w:szCs w:val="4"/>
              </w:rPr>
            </w:pPr>
          </w:p>
        </w:tc>
        <w:tc>
          <w:tcPr>
            <w:tcW w:w="1521" w:type="dxa"/>
            <w:tcBorders>
              <w:top w:val="double" w:sz="4" w:space="0" w:color="auto"/>
              <w:bottom w:val="nil"/>
            </w:tcBorders>
            <w:vAlign w:val="center"/>
          </w:tcPr>
          <w:p w:rsidR="00CB7CEA" w:rsidRPr="00DE3C88" w:rsidRDefault="00AB4EB5">
            <w:pPr>
              <w:jc w:val="center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1316" w:type="dxa"/>
            <w:tcBorders>
              <w:top w:val="double" w:sz="4" w:space="0" w:color="auto"/>
              <w:bottom w:val="nil"/>
            </w:tcBorders>
            <w:vAlign w:val="center"/>
          </w:tcPr>
          <w:p w:rsidR="00CB7CEA" w:rsidRPr="00DE3C88" w:rsidRDefault="00AB4EB5">
            <w:pPr>
              <w:jc w:val="center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1525" w:type="dxa"/>
            <w:tcBorders>
              <w:top w:val="double" w:sz="4" w:space="0" w:color="auto"/>
              <w:bottom w:val="nil"/>
            </w:tcBorders>
          </w:tcPr>
          <w:p w:rsidR="00CB7CEA" w:rsidRPr="00DE3C88" w:rsidRDefault="00AB4EB5">
            <w:pPr>
              <w:jc w:val="center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1316" w:type="dxa"/>
            <w:tcBorders>
              <w:top w:val="double" w:sz="4" w:space="0" w:color="auto"/>
              <w:bottom w:val="nil"/>
            </w:tcBorders>
          </w:tcPr>
          <w:p w:rsidR="00CB7CEA" w:rsidRPr="00DE3C88" w:rsidRDefault="00AB4EB5">
            <w:pPr>
              <w:jc w:val="center"/>
              <w:rPr>
                <w:rFonts w:ascii="Calibri" w:hAnsi="Calibri"/>
                <w:b/>
                <w:sz w:val="4"/>
                <w:szCs w:val="4"/>
              </w:rPr>
            </w:pPr>
          </w:p>
        </w:tc>
      </w:tr>
      <w:tr w:rsidR="00F209BE" w:rsidRPr="00C2652B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80"/>
        </w:trPr>
        <w:tc>
          <w:tcPr>
            <w:tcW w:w="1188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center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center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 xml:space="preserve"> 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ENTRATE CORRENTI DI NATURA TRIBUTARIA, CONTRIBUTIVA E PEREQUATIVA</w:t>
            </w:r>
          </w:p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 xml:space="preserve"> 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 xml:space="preserve"> 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 xml:space="preserve"> 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 xml:space="preserve"> </w:t>
            </w:r>
          </w:p>
        </w:tc>
      </w:tr>
      <w:tr w:rsidR="00F209BE" w:rsidRPr="00C2652B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80"/>
        </w:trPr>
        <w:tc>
          <w:tcPr>
            <w:tcW w:w="1188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center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center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1010100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Tipologia 101: IMPOSTE, TASSE E PROVENTI ASSIMILATI</w:t>
            </w:r>
          </w:p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1.210.697,59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0,00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909.442,56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508.156,46</w:t>
            </w:r>
          </w:p>
        </w:tc>
      </w:tr>
      <w:tr w:rsidR="0059296C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188" w:type="dxa"/>
            <w:tcBorders>
              <w:top w:val="nil"/>
              <w:bottom w:val="nil"/>
            </w:tcBorders>
          </w:tcPr>
          <w:p w:rsidR="0059296C" w:rsidRDefault="00AB4EB5">
            <w:pPr>
              <w:jc w:val="center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1010106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59296C" w:rsidRDefault="00AB4EB5">
            <w:pPr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IMPOSTA MUNICIPALE PROPRIA</w:t>
            </w: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313.948,84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304.518,21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86.685,12</w:t>
            </w:r>
          </w:p>
        </w:tc>
      </w:tr>
      <w:tr w:rsidR="0059296C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188" w:type="dxa"/>
            <w:tcBorders>
              <w:top w:val="nil"/>
              <w:bottom w:val="nil"/>
            </w:tcBorders>
          </w:tcPr>
          <w:p w:rsidR="0059296C" w:rsidRDefault="00AB4EB5">
            <w:pPr>
              <w:jc w:val="center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1010108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59296C" w:rsidRDefault="00AB4EB5">
            <w:pPr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IMPOSTA COMUNALE SUGLI IMMOBILI (ICI)</w:t>
            </w: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2.120,75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2.120,75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972,04</w:t>
            </w:r>
          </w:p>
        </w:tc>
      </w:tr>
      <w:tr w:rsidR="0059296C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188" w:type="dxa"/>
            <w:tcBorders>
              <w:top w:val="nil"/>
              <w:bottom w:val="nil"/>
            </w:tcBorders>
          </w:tcPr>
          <w:p w:rsidR="0059296C" w:rsidRDefault="00AB4EB5">
            <w:pPr>
              <w:jc w:val="center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1010116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59296C" w:rsidRDefault="00AB4EB5">
            <w:pPr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ADDIZIONALE COMUNALE IRPEF</w:t>
            </w: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250.000,00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95.364,05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227.382,49</w:t>
            </w:r>
          </w:p>
        </w:tc>
      </w:tr>
      <w:tr w:rsidR="0059296C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188" w:type="dxa"/>
            <w:tcBorders>
              <w:top w:val="nil"/>
              <w:bottom w:val="nil"/>
            </w:tcBorders>
          </w:tcPr>
          <w:p w:rsidR="0059296C" w:rsidRDefault="00AB4EB5">
            <w:pPr>
              <w:jc w:val="center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1010151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59296C" w:rsidRDefault="00AB4EB5">
            <w:pPr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TASSA SMALTIMENTO RIFIUTI SOLIDI URBANI</w:t>
            </w: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1.286,53</w:t>
            </w:r>
          </w:p>
        </w:tc>
      </w:tr>
      <w:tr w:rsidR="0059296C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188" w:type="dxa"/>
            <w:tcBorders>
              <w:top w:val="nil"/>
              <w:bottom w:val="nil"/>
            </w:tcBorders>
          </w:tcPr>
          <w:p w:rsidR="0059296C" w:rsidRDefault="00AB4EB5">
            <w:pPr>
              <w:jc w:val="center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1010153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59296C" w:rsidRDefault="00AB4EB5">
            <w:pPr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IMPOSTA COMUNALE SULLA PUBBLICITA' E DIRITTO SULLE PUBBLICHE AFFISSIONI</w:t>
            </w: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27.415,00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27.184,48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636,62</w:t>
            </w:r>
          </w:p>
        </w:tc>
      </w:tr>
      <w:tr w:rsidR="0059296C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188" w:type="dxa"/>
            <w:tcBorders>
              <w:top w:val="nil"/>
              <w:bottom w:val="nil"/>
            </w:tcBorders>
          </w:tcPr>
          <w:p w:rsidR="0059296C" w:rsidRDefault="00AB4EB5">
            <w:pPr>
              <w:jc w:val="center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1010160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59296C" w:rsidRDefault="00AB4EB5">
            <w:pPr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TRIBUTO PER L'ESERCIZIO DELLE FUNZIONI DI TUTELA, PROTEZIONE E IGIENE DELL'AMBIENTE</w:t>
            </w: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12.200,13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8.711,28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5.056,58</w:t>
            </w:r>
          </w:p>
        </w:tc>
      </w:tr>
      <w:tr w:rsidR="0059296C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188" w:type="dxa"/>
            <w:tcBorders>
              <w:top w:val="nil"/>
              <w:bottom w:val="nil"/>
            </w:tcBorders>
          </w:tcPr>
          <w:p w:rsidR="0059296C" w:rsidRDefault="00AB4EB5">
            <w:pPr>
              <w:jc w:val="center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1010161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59296C" w:rsidRDefault="00AB4EB5">
            <w:pPr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TRIBUTO COMUNALE SUI RIFIUTI E SUI SERVIZI</w:t>
            </w: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302.512,87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173.196,37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106.168,05</w:t>
            </w:r>
          </w:p>
        </w:tc>
      </w:tr>
      <w:tr w:rsidR="0059296C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188" w:type="dxa"/>
            <w:tcBorders>
              <w:top w:val="nil"/>
              <w:bottom w:val="nil"/>
            </w:tcBorders>
          </w:tcPr>
          <w:p w:rsidR="0059296C" w:rsidRDefault="00AB4EB5">
            <w:pPr>
              <w:jc w:val="center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1010176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59296C" w:rsidRDefault="00AB4EB5">
            <w:pPr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TRIBUTO PER I SERVIZI INDIVISIBILI (TASI)</w:t>
            </w: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302.500,00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298.347,42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79.969,03</w:t>
            </w:r>
          </w:p>
        </w:tc>
      </w:tr>
      <w:tr w:rsidR="0059296C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188" w:type="dxa"/>
            <w:tcBorders>
              <w:top w:val="nil"/>
              <w:bottom w:val="nil"/>
            </w:tcBorders>
          </w:tcPr>
          <w:p w:rsidR="0059296C" w:rsidRDefault="00AB4EB5">
            <w:pPr>
              <w:jc w:val="center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1010199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59296C" w:rsidRDefault="00AB4EB5">
            <w:pPr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ALTRE IMPOSTE, TASSE E PROVENTI ASSIMILATI N.A.C.</w:t>
            </w: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</w:tr>
      <w:tr w:rsidR="00F209BE" w:rsidRPr="00C2652B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80"/>
        </w:trPr>
        <w:tc>
          <w:tcPr>
            <w:tcW w:w="1188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center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center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1030100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Tipologia 301: FONDI PEREQUATIVI DA AMMINISTRAZIONI CENTRALI</w:t>
            </w:r>
          </w:p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388.067,38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0,00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388.067,38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12.004,09</w:t>
            </w:r>
          </w:p>
        </w:tc>
      </w:tr>
      <w:tr w:rsidR="0059296C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188" w:type="dxa"/>
            <w:tcBorders>
              <w:top w:val="nil"/>
              <w:bottom w:val="nil"/>
            </w:tcBorders>
          </w:tcPr>
          <w:p w:rsidR="0059296C" w:rsidRDefault="00AB4EB5">
            <w:pPr>
              <w:jc w:val="center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1030101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59296C" w:rsidRDefault="00AB4EB5">
            <w:pPr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FONDI PEREQUATIVI DALLO STATO</w:t>
            </w: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388.067,38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388.067,38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12.004,09</w:t>
            </w:r>
          </w:p>
        </w:tc>
      </w:tr>
      <w:tr w:rsidR="00F209BE" w:rsidRPr="00C2652B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80"/>
        </w:trPr>
        <w:tc>
          <w:tcPr>
            <w:tcW w:w="1188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center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center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1000000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TOTALE TITOLO 1</w:t>
            </w:r>
          </w:p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1.598.764,97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0,00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1.297.509,94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520.160,55</w:t>
            </w:r>
          </w:p>
        </w:tc>
      </w:tr>
      <w:tr w:rsidR="00EA52FC" w:rsidRPr="00B92435">
        <w:tblPrEx>
          <w:tblBorders>
            <w:top w:val="none" w:sz="0" w:space="0" w:color="auto"/>
          </w:tblBorders>
        </w:tblPrEx>
        <w:trPr>
          <w:trHeight w:val="80"/>
        </w:trPr>
        <w:tc>
          <w:tcPr>
            <w:tcW w:w="1188" w:type="dxa"/>
            <w:tcBorders>
              <w:top w:val="nil"/>
              <w:bottom w:val="double" w:sz="4" w:space="0" w:color="auto"/>
            </w:tcBorders>
            <w:vAlign w:val="center"/>
          </w:tcPr>
          <w:p w:rsidR="00EA52FC" w:rsidRPr="00B92435" w:rsidRDefault="00AB4EB5">
            <w:pPr>
              <w:jc w:val="center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6120" w:type="dxa"/>
            <w:tcBorders>
              <w:top w:val="nil"/>
              <w:bottom w:val="double" w:sz="4" w:space="0" w:color="auto"/>
            </w:tcBorders>
            <w:vAlign w:val="center"/>
          </w:tcPr>
          <w:p w:rsidR="00EA52FC" w:rsidRPr="00B92435" w:rsidRDefault="00AB4EB5">
            <w:pPr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521" w:type="dxa"/>
            <w:tcBorders>
              <w:top w:val="nil"/>
              <w:bottom w:val="double" w:sz="4" w:space="0" w:color="auto"/>
            </w:tcBorders>
            <w:vAlign w:val="center"/>
          </w:tcPr>
          <w:p w:rsidR="00EA52FC" w:rsidRPr="00B92435" w:rsidRDefault="00AB4EB5">
            <w:pPr>
              <w:jc w:val="right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316" w:type="dxa"/>
            <w:tcBorders>
              <w:top w:val="nil"/>
              <w:bottom w:val="double" w:sz="4" w:space="0" w:color="auto"/>
            </w:tcBorders>
            <w:vAlign w:val="center"/>
          </w:tcPr>
          <w:p w:rsidR="00EA52FC" w:rsidRPr="00B92435" w:rsidRDefault="00AB4EB5">
            <w:pPr>
              <w:jc w:val="right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525" w:type="dxa"/>
            <w:tcBorders>
              <w:top w:val="nil"/>
              <w:bottom w:val="double" w:sz="4" w:space="0" w:color="auto"/>
            </w:tcBorders>
          </w:tcPr>
          <w:p w:rsidR="00EA52FC" w:rsidRPr="00B92435" w:rsidRDefault="00AB4EB5">
            <w:pPr>
              <w:jc w:val="right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316" w:type="dxa"/>
            <w:tcBorders>
              <w:top w:val="nil"/>
              <w:bottom w:val="double" w:sz="4" w:space="0" w:color="auto"/>
            </w:tcBorders>
          </w:tcPr>
          <w:p w:rsidR="00EA52FC" w:rsidRPr="00B92435" w:rsidRDefault="00AB4EB5">
            <w:pPr>
              <w:jc w:val="right"/>
              <w:rPr>
                <w:rFonts w:ascii="Calibri" w:hAnsi="Calibri"/>
                <w:b/>
                <w:sz w:val="2"/>
                <w:szCs w:val="2"/>
              </w:rPr>
            </w:pPr>
          </w:p>
        </w:tc>
      </w:tr>
    </w:tbl>
    <w:p w:rsidR="0050780E" w:rsidRDefault="00AB4EB5" w:rsidP="0050780E">
      <w:pPr>
        <w:rPr>
          <w:sz w:val="2"/>
          <w:u w:val="single"/>
        </w:rPr>
      </w:pPr>
      <w:r>
        <w:rPr>
          <w:sz w:val="20"/>
        </w:rPr>
        <w:br w:type="page"/>
      </w:r>
    </w:p>
    <w:tbl>
      <w:tblPr>
        <w:tblStyle w:val="Grigliatabella"/>
        <w:tblW w:w="0" w:type="auto"/>
        <w:tblInd w:w="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6120"/>
        <w:gridCol w:w="1521"/>
        <w:gridCol w:w="1316"/>
        <w:gridCol w:w="1525"/>
        <w:gridCol w:w="1316"/>
      </w:tblGrid>
      <w:tr w:rsidR="00CB7CEA">
        <w:trPr>
          <w:cantSplit/>
          <w:trHeight w:val="315"/>
          <w:tblHeader/>
        </w:trPr>
        <w:tc>
          <w:tcPr>
            <w:tcW w:w="1188" w:type="dxa"/>
            <w:vMerge w:val="restart"/>
            <w:tcBorders>
              <w:top w:val="double" w:sz="4" w:space="0" w:color="auto"/>
            </w:tcBorders>
            <w:vAlign w:val="center"/>
          </w:tcPr>
          <w:p w:rsidR="00CB7CEA" w:rsidRDefault="00AB4EB5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sz w:val="16"/>
                <w:szCs w:val="16"/>
              </w:rPr>
              <w:t>TITOLO</w:t>
            </w:r>
          </w:p>
          <w:p w:rsidR="00CB7CEA" w:rsidRDefault="00AB4EB5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sz w:val="16"/>
                <w:szCs w:val="16"/>
              </w:rPr>
              <w:t>TIPOLOGIA</w:t>
            </w:r>
          </w:p>
          <w:p w:rsidR="00CB7CEA" w:rsidRDefault="00AB4EB5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sz w:val="16"/>
                <w:szCs w:val="16"/>
              </w:rPr>
              <w:t>CATEGORIA</w:t>
            </w:r>
          </w:p>
        </w:tc>
        <w:tc>
          <w:tcPr>
            <w:tcW w:w="6120" w:type="dxa"/>
            <w:vMerge w:val="restart"/>
            <w:tcBorders>
              <w:top w:val="double" w:sz="4" w:space="0" w:color="auto"/>
            </w:tcBorders>
            <w:vAlign w:val="center"/>
          </w:tcPr>
          <w:p w:rsidR="00CB7CEA" w:rsidRDefault="00AB4EB5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sz w:val="16"/>
                <w:szCs w:val="16"/>
              </w:rPr>
              <w:t>DENOMINAZIONE</w:t>
            </w:r>
          </w:p>
        </w:tc>
        <w:tc>
          <w:tcPr>
            <w:tcW w:w="2837" w:type="dxa"/>
            <w:gridSpan w:val="2"/>
            <w:tcBorders>
              <w:top w:val="double" w:sz="4" w:space="0" w:color="auto"/>
            </w:tcBorders>
            <w:vAlign w:val="center"/>
          </w:tcPr>
          <w:p w:rsidR="00CB7CEA" w:rsidRDefault="00AB4EB5" w:rsidP="003B16C3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TOTALE</w:t>
            </w:r>
          </w:p>
        </w:tc>
        <w:tc>
          <w:tcPr>
            <w:tcW w:w="2841" w:type="dxa"/>
            <w:gridSpan w:val="2"/>
            <w:tcBorders>
              <w:top w:val="double" w:sz="4" w:space="0" w:color="auto"/>
            </w:tcBorders>
            <w:vAlign w:val="center"/>
          </w:tcPr>
          <w:p w:rsidR="00CB7CEA" w:rsidRDefault="00AB4EB5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RISCOSSIONI</w:t>
            </w:r>
          </w:p>
        </w:tc>
      </w:tr>
      <w:tr w:rsidR="00CB7CEA">
        <w:trPr>
          <w:cantSplit/>
          <w:trHeight w:val="945"/>
          <w:tblHeader/>
        </w:trPr>
        <w:tc>
          <w:tcPr>
            <w:tcW w:w="1188" w:type="dxa"/>
            <w:vMerge/>
            <w:tcBorders>
              <w:bottom w:val="single" w:sz="4" w:space="0" w:color="auto"/>
            </w:tcBorders>
            <w:vAlign w:val="center"/>
          </w:tcPr>
          <w:p w:rsidR="00CB7CEA" w:rsidRDefault="00AB4EB5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</w:p>
        </w:tc>
        <w:tc>
          <w:tcPr>
            <w:tcW w:w="6120" w:type="dxa"/>
            <w:vMerge/>
            <w:tcBorders>
              <w:bottom w:val="single" w:sz="4" w:space="0" w:color="auto"/>
            </w:tcBorders>
            <w:vAlign w:val="center"/>
          </w:tcPr>
          <w:p w:rsidR="00CB7CEA" w:rsidRDefault="00AB4EB5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center"/>
          </w:tcPr>
          <w:p w:rsidR="00CB7CEA" w:rsidRDefault="00AB4EB5" w:rsidP="003B16C3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ACCERTAMENTI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vAlign w:val="center"/>
          </w:tcPr>
          <w:p w:rsidR="00CB7CEA" w:rsidRDefault="00AB4EB5" w:rsidP="00CB7CEA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di cui entrate</w:t>
            </w:r>
          </w:p>
          <w:p w:rsidR="00CB7CEA" w:rsidRDefault="00AB4EB5" w:rsidP="00CB7CEA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non ricorrenti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vAlign w:val="center"/>
          </w:tcPr>
          <w:p w:rsidR="00CB7CEA" w:rsidRDefault="00AB4EB5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in c/competenza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vAlign w:val="center"/>
          </w:tcPr>
          <w:p w:rsidR="00CB7CEA" w:rsidRDefault="00AB4EB5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in c/residui</w:t>
            </w:r>
          </w:p>
        </w:tc>
      </w:tr>
      <w:tr w:rsidR="00CB7CEA" w:rsidRPr="00DE3C88">
        <w:trPr>
          <w:cantSplit/>
          <w:trHeight w:val="120"/>
          <w:tblHeader/>
        </w:trPr>
        <w:tc>
          <w:tcPr>
            <w:tcW w:w="1188" w:type="dxa"/>
            <w:tcBorders>
              <w:top w:val="double" w:sz="4" w:space="0" w:color="auto"/>
              <w:bottom w:val="nil"/>
            </w:tcBorders>
            <w:vAlign w:val="center"/>
          </w:tcPr>
          <w:p w:rsidR="00CB7CEA" w:rsidRPr="00DE3C88" w:rsidRDefault="00AB4EB5">
            <w:pPr>
              <w:rPr>
                <w:rFonts w:ascii="Calibri" w:hAnsi="Calibri" w:cs="Estrangelo Edessa"/>
                <w:b/>
                <w:sz w:val="4"/>
                <w:szCs w:val="4"/>
              </w:rPr>
            </w:pPr>
          </w:p>
        </w:tc>
        <w:tc>
          <w:tcPr>
            <w:tcW w:w="6120" w:type="dxa"/>
            <w:tcBorders>
              <w:top w:val="double" w:sz="4" w:space="0" w:color="auto"/>
              <w:bottom w:val="nil"/>
            </w:tcBorders>
            <w:vAlign w:val="center"/>
          </w:tcPr>
          <w:p w:rsidR="00CB7CEA" w:rsidRPr="00DE3C88" w:rsidRDefault="00AB4EB5">
            <w:pPr>
              <w:rPr>
                <w:rFonts w:ascii="Calibri" w:hAnsi="Calibri" w:cs="Estrangelo Edessa"/>
                <w:b/>
                <w:sz w:val="4"/>
                <w:szCs w:val="4"/>
              </w:rPr>
            </w:pPr>
          </w:p>
        </w:tc>
        <w:tc>
          <w:tcPr>
            <w:tcW w:w="1521" w:type="dxa"/>
            <w:tcBorders>
              <w:top w:val="double" w:sz="4" w:space="0" w:color="auto"/>
              <w:bottom w:val="nil"/>
            </w:tcBorders>
            <w:vAlign w:val="center"/>
          </w:tcPr>
          <w:p w:rsidR="00CB7CEA" w:rsidRPr="00DE3C88" w:rsidRDefault="00AB4EB5">
            <w:pPr>
              <w:jc w:val="center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1316" w:type="dxa"/>
            <w:tcBorders>
              <w:top w:val="double" w:sz="4" w:space="0" w:color="auto"/>
              <w:bottom w:val="nil"/>
            </w:tcBorders>
            <w:vAlign w:val="center"/>
          </w:tcPr>
          <w:p w:rsidR="00CB7CEA" w:rsidRPr="00DE3C88" w:rsidRDefault="00AB4EB5">
            <w:pPr>
              <w:jc w:val="center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1525" w:type="dxa"/>
            <w:tcBorders>
              <w:top w:val="double" w:sz="4" w:space="0" w:color="auto"/>
              <w:bottom w:val="nil"/>
            </w:tcBorders>
          </w:tcPr>
          <w:p w:rsidR="00CB7CEA" w:rsidRPr="00DE3C88" w:rsidRDefault="00AB4EB5">
            <w:pPr>
              <w:jc w:val="center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1316" w:type="dxa"/>
            <w:tcBorders>
              <w:top w:val="double" w:sz="4" w:space="0" w:color="auto"/>
              <w:bottom w:val="nil"/>
            </w:tcBorders>
          </w:tcPr>
          <w:p w:rsidR="00CB7CEA" w:rsidRPr="00DE3C88" w:rsidRDefault="00AB4EB5">
            <w:pPr>
              <w:jc w:val="center"/>
              <w:rPr>
                <w:rFonts w:ascii="Calibri" w:hAnsi="Calibri"/>
                <w:b/>
                <w:sz w:val="4"/>
                <w:szCs w:val="4"/>
              </w:rPr>
            </w:pPr>
          </w:p>
        </w:tc>
      </w:tr>
      <w:tr w:rsidR="00F209BE" w:rsidRPr="00C2652B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80"/>
        </w:trPr>
        <w:tc>
          <w:tcPr>
            <w:tcW w:w="1188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center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center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 xml:space="preserve"> 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TRASFERIMENTI CORRENTI</w:t>
            </w:r>
          </w:p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 xml:space="preserve"> 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 xml:space="preserve"> 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 xml:space="preserve"> 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 xml:space="preserve"> </w:t>
            </w:r>
          </w:p>
        </w:tc>
      </w:tr>
      <w:tr w:rsidR="00F209BE" w:rsidRPr="00C2652B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80"/>
        </w:trPr>
        <w:tc>
          <w:tcPr>
            <w:tcW w:w="1188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center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center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2010100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Tipologia 101: TRASFERIMENTI CORRENTI DA AMMINISTRAZIONI PUBBLICHE</w:t>
            </w:r>
          </w:p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128.719,16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3.469,53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84.208,83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5.227,54</w:t>
            </w:r>
          </w:p>
        </w:tc>
      </w:tr>
      <w:tr w:rsidR="0059296C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188" w:type="dxa"/>
            <w:tcBorders>
              <w:top w:val="nil"/>
              <w:bottom w:val="nil"/>
            </w:tcBorders>
          </w:tcPr>
          <w:p w:rsidR="0059296C" w:rsidRDefault="00AB4EB5">
            <w:pPr>
              <w:jc w:val="center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2010101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59296C" w:rsidRDefault="00AB4EB5">
            <w:pPr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TRASFERIMENTI CORRENTI DA AMMINISTRAZIONI CENTRALI</w:t>
            </w: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57.001,76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57.001,76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5.227,54</w:t>
            </w:r>
          </w:p>
        </w:tc>
      </w:tr>
      <w:tr w:rsidR="0059296C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188" w:type="dxa"/>
            <w:tcBorders>
              <w:top w:val="nil"/>
              <w:bottom w:val="nil"/>
            </w:tcBorders>
          </w:tcPr>
          <w:p w:rsidR="0059296C" w:rsidRDefault="00AB4EB5">
            <w:pPr>
              <w:jc w:val="center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2010102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59296C" w:rsidRDefault="00AB4EB5">
            <w:pPr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TRASFERIMENTI CORRENTI DA AMMINISTRAZIONI LOCALI</w:t>
            </w: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71.717,40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3.469,53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27.207,07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</w:tr>
      <w:tr w:rsidR="00F209BE" w:rsidRPr="00C2652B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80"/>
        </w:trPr>
        <w:tc>
          <w:tcPr>
            <w:tcW w:w="1188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center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center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2010200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Tipologia 102: TRASFERIMENTI CORRENTI DA FAMIGLIE</w:t>
            </w:r>
          </w:p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0,00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0,00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0,00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0,00</w:t>
            </w:r>
          </w:p>
        </w:tc>
      </w:tr>
      <w:tr w:rsidR="0059296C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188" w:type="dxa"/>
            <w:tcBorders>
              <w:top w:val="nil"/>
              <w:bottom w:val="nil"/>
            </w:tcBorders>
          </w:tcPr>
          <w:p w:rsidR="0059296C" w:rsidRDefault="00AB4EB5">
            <w:pPr>
              <w:jc w:val="center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2010201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59296C" w:rsidRDefault="00AB4EB5">
            <w:pPr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TRASFERIMENTI CORRENTI DA FAMIGLIE</w:t>
            </w: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</w:tr>
      <w:tr w:rsidR="00F209BE" w:rsidRPr="00C2652B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80"/>
        </w:trPr>
        <w:tc>
          <w:tcPr>
            <w:tcW w:w="1188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center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center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2000000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TOTALE TITOLO 2</w:t>
            </w:r>
          </w:p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128.719,16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3.469,53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84.208,83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5.227,54</w:t>
            </w:r>
          </w:p>
        </w:tc>
      </w:tr>
      <w:tr w:rsidR="00EA52FC" w:rsidRPr="00B92435">
        <w:tblPrEx>
          <w:tblBorders>
            <w:top w:val="none" w:sz="0" w:space="0" w:color="auto"/>
          </w:tblBorders>
        </w:tblPrEx>
        <w:trPr>
          <w:trHeight w:val="80"/>
        </w:trPr>
        <w:tc>
          <w:tcPr>
            <w:tcW w:w="1188" w:type="dxa"/>
            <w:tcBorders>
              <w:top w:val="nil"/>
              <w:bottom w:val="double" w:sz="4" w:space="0" w:color="auto"/>
            </w:tcBorders>
            <w:vAlign w:val="center"/>
          </w:tcPr>
          <w:p w:rsidR="00EA52FC" w:rsidRPr="00B92435" w:rsidRDefault="00AB4EB5">
            <w:pPr>
              <w:jc w:val="center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6120" w:type="dxa"/>
            <w:tcBorders>
              <w:top w:val="nil"/>
              <w:bottom w:val="double" w:sz="4" w:space="0" w:color="auto"/>
            </w:tcBorders>
            <w:vAlign w:val="center"/>
          </w:tcPr>
          <w:p w:rsidR="00EA52FC" w:rsidRPr="00B92435" w:rsidRDefault="00AB4EB5">
            <w:pPr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521" w:type="dxa"/>
            <w:tcBorders>
              <w:top w:val="nil"/>
              <w:bottom w:val="double" w:sz="4" w:space="0" w:color="auto"/>
            </w:tcBorders>
            <w:vAlign w:val="center"/>
          </w:tcPr>
          <w:p w:rsidR="00EA52FC" w:rsidRPr="00B92435" w:rsidRDefault="00AB4EB5">
            <w:pPr>
              <w:jc w:val="right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316" w:type="dxa"/>
            <w:tcBorders>
              <w:top w:val="nil"/>
              <w:bottom w:val="double" w:sz="4" w:space="0" w:color="auto"/>
            </w:tcBorders>
            <w:vAlign w:val="center"/>
          </w:tcPr>
          <w:p w:rsidR="00EA52FC" w:rsidRPr="00B92435" w:rsidRDefault="00AB4EB5">
            <w:pPr>
              <w:jc w:val="right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525" w:type="dxa"/>
            <w:tcBorders>
              <w:top w:val="nil"/>
              <w:bottom w:val="double" w:sz="4" w:space="0" w:color="auto"/>
            </w:tcBorders>
          </w:tcPr>
          <w:p w:rsidR="00EA52FC" w:rsidRPr="00B92435" w:rsidRDefault="00AB4EB5">
            <w:pPr>
              <w:jc w:val="right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316" w:type="dxa"/>
            <w:tcBorders>
              <w:top w:val="nil"/>
              <w:bottom w:val="double" w:sz="4" w:space="0" w:color="auto"/>
            </w:tcBorders>
          </w:tcPr>
          <w:p w:rsidR="00EA52FC" w:rsidRPr="00B92435" w:rsidRDefault="00AB4EB5">
            <w:pPr>
              <w:jc w:val="right"/>
              <w:rPr>
                <w:rFonts w:ascii="Calibri" w:hAnsi="Calibri"/>
                <w:b/>
                <w:sz w:val="2"/>
                <w:szCs w:val="2"/>
              </w:rPr>
            </w:pPr>
          </w:p>
        </w:tc>
      </w:tr>
    </w:tbl>
    <w:p w:rsidR="0050780E" w:rsidRDefault="00AB4EB5" w:rsidP="0050780E">
      <w:pPr>
        <w:rPr>
          <w:sz w:val="2"/>
          <w:u w:val="single"/>
        </w:rPr>
      </w:pPr>
      <w:r>
        <w:rPr>
          <w:sz w:val="20"/>
        </w:rPr>
        <w:br w:type="page"/>
      </w:r>
    </w:p>
    <w:tbl>
      <w:tblPr>
        <w:tblStyle w:val="Grigliatabella"/>
        <w:tblW w:w="0" w:type="auto"/>
        <w:tblInd w:w="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6120"/>
        <w:gridCol w:w="1521"/>
        <w:gridCol w:w="1316"/>
        <w:gridCol w:w="1525"/>
        <w:gridCol w:w="1316"/>
      </w:tblGrid>
      <w:tr w:rsidR="00CB7CEA">
        <w:trPr>
          <w:cantSplit/>
          <w:trHeight w:val="315"/>
          <w:tblHeader/>
        </w:trPr>
        <w:tc>
          <w:tcPr>
            <w:tcW w:w="1188" w:type="dxa"/>
            <w:vMerge w:val="restart"/>
            <w:tcBorders>
              <w:top w:val="double" w:sz="4" w:space="0" w:color="auto"/>
            </w:tcBorders>
            <w:vAlign w:val="center"/>
          </w:tcPr>
          <w:p w:rsidR="00CB7CEA" w:rsidRDefault="00AB4EB5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sz w:val="16"/>
                <w:szCs w:val="16"/>
              </w:rPr>
              <w:t>TITOLO</w:t>
            </w:r>
          </w:p>
          <w:p w:rsidR="00CB7CEA" w:rsidRDefault="00AB4EB5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sz w:val="16"/>
                <w:szCs w:val="16"/>
              </w:rPr>
              <w:t>TIPOLOGIA</w:t>
            </w:r>
          </w:p>
          <w:p w:rsidR="00CB7CEA" w:rsidRDefault="00AB4EB5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sz w:val="16"/>
                <w:szCs w:val="16"/>
              </w:rPr>
              <w:t>CATEGORIA</w:t>
            </w:r>
          </w:p>
        </w:tc>
        <w:tc>
          <w:tcPr>
            <w:tcW w:w="6120" w:type="dxa"/>
            <w:vMerge w:val="restart"/>
            <w:tcBorders>
              <w:top w:val="double" w:sz="4" w:space="0" w:color="auto"/>
            </w:tcBorders>
            <w:vAlign w:val="center"/>
          </w:tcPr>
          <w:p w:rsidR="00CB7CEA" w:rsidRDefault="00AB4EB5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sz w:val="16"/>
                <w:szCs w:val="16"/>
              </w:rPr>
              <w:t>DENOMINAZIONE</w:t>
            </w:r>
          </w:p>
        </w:tc>
        <w:tc>
          <w:tcPr>
            <w:tcW w:w="2837" w:type="dxa"/>
            <w:gridSpan w:val="2"/>
            <w:tcBorders>
              <w:top w:val="double" w:sz="4" w:space="0" w:color="auto"/>
            </w:tcBorders>
            <w:vAlign w:val="center"/>
          </w:tcPr>
          <w:p w:rsidR="00CB7CEA" w:rsidRDefault="00AB4EB5" w:rsidP="003B16C3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TOTALE</w:t>
            </w:r>
          </w:p>
        </w:tc>
        <w:tc>
          <w:tcPr>
            <w:tcW w:w="2841" w:type="dxa"/>
            <w:gridSpan w:val="2"/>
            <w:tcBorders>
              <w:top w:val="double" w:sz="4" w:space="0" w:color="auto"/>
            </w:tcBorders>
            <w:vAlign w:val="center"/>
          </w:tcPr>
          <w:p w:rsidR="00CB7CEA" w:rsidRDefault="00AB4EB5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RISCOSSIONI</w:t>
            </w:r>
          </w:p>
        </w:tc>
      </w:tr>
      <w:tr w:rsidR="00CB7CEA">
        <w:trPr>
          <w:cantSplit/>
          <w:trHeight w:val="945"/>
          <w:tblHeader/>
        </w:trPr>
        <w:tc>
          <w:tcPr>
            <w:tcW w:w="1188" w:type="dxa"/>
            <w:vMerge/>
            <w:tcBorders>
              <w:bottom w:val="single" w:sz="4" w:space="0" w:color="auto"/>
            </w:tcBorders>
            <w:vAlign w:val="center"/>
          </w:tcPr>
          <w:p w:rsidR="00CB7CEA" w:rsidRDefault="00AB4EB5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</w:p>
        </w:tc>
        <w:tc>
          <w:tcPr>
            <w:tcW w:w="6120" w:type="dxa"/>
            <w:vMerge/>
            <w:tcBorders>
              <w:bottom w:val="single" w:sz="4" w:space="0" w:color="auto"/>
            </w:tcBorders>
            <w:vAlign w:val="center"/>
          </w:tcPr>
          <w:p w:rsidR="00CB7CEA" w:rsidRDefault="00AB4EB5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center"/>
          </w:tcPr>
          <w:p w:rsidR="00CB7CEA" w:rsidRDefault="00AB4EB5" w:rsidP="003B16C3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ACCERTAMENTI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vAlign w:val="center"/>
          </w:tcPr>
          <w:p w:rsidR="00CB7CEA" w:rsidRDefault="00AB4EB5" w:rsidP="00CB7CEA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di cui entrate</w:t>
            </w:r>
          </w:p>
          <w:p w:rsidR="00CB7CEA" w:rsidRDefault="00AB4EB5" w:rsidP="00CB7CEA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non ricorrenti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vAlign w:val="center"/>
          </w:tcPr>
          <w:p w:rsidR="00CB7CEA" w:rsidRDefault="00AB4EB5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in c/competenza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vAlign w:val="center"/>
          </w:tcPr>
          <w:p w:rsidR="00CB7CEA" w:rsidRDefault="00AB4EB5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in c/residui</w:t>
            </w:r>
          </w:p>
        </w:tc>
      </w:tr>
      <w:tr w:rsidR="00CB7CEA" w:rsidRPr="00DE3C88">
        <w:trPr>
          <w:cantSplit/>
          <w:trHeight w:val="120"/>
          <w:tblHeader/>
        </w:trPr>
        <w:tc>
          <w:tcPr>
            <w:tcW w:w="1188" w:type="dxa"/>
            <w:tcBorders>
              <w:top w:val="double" w:sz="4" w:space="0" w:color="auto"/>
              <w:bottom w:val="nil"/>
            </w:tcBorders>
            <w:vAlign w:val="center"/>
          </w:tcPr>
          <w:p w:rsidR="00CB7CEA" w:rsidRPr="00DE3C88" w:rsidRDefault="00AB4EB5">
            <w:pPr>
              <w:rPr>
                <w:rFonts w:ascii="Calibri" w:hAnsi="Calibri" w:cs="Estrangelo Edessa"/>
                <w:b/>
                <w:sz w:val="4"/>
                <w:szCs w:val="4"/>
              </w:rPr>
            </w:pPr>
          </w:p>
        </w:tc>
        <w:tc>
          <w:tcPr>
            <w:tcW w:w="6120" w:type="dxa"/>
            <w:tcBorders>
              <w:top w:val="double" w:sz="4" w:space="0" w:color="auto"/>
              <w:bottom w:val="nil"/>
            </w:tcBorders>
            <w:vAlign w:val="center"/>
          </w:tcPr>
          <w:p w:rsidR="00CB7CEA" w:rsidRPr="00DE3C88" w:rsidRDefault="00AB4EB5">
            <w:pPr>
              <w:rPr>
                <w:rFonts w:ascii="Calibri" w:hAnsi="Calibri" w:cs="Estrangelo Edessa"/>
                <w:b/>
                <w:sz w:val="4"/>
                <w:szCs w:val="4"/>
              </w:rPr>
            </w:pPr>
          </w:p>
        </w:tc>
        <w:tc>
          <w:tcPr>
            <w:tcW w:w="1521" w:type="dxa"/>
            <w:tcBorders>
              <w:top w:val="double" w:sz="4" w:space="0" w:color="auto"/>
              <w:bottom w:val="nil"/>
            </w:tcBorders>
            <w:vAlign w:val="center"/>
          </w:tcPr>
          <w:p w:rsidR="00CB7CEA" w:rsidRPr="00DE3C88" w:rsidRDefault="00AB4EB5">
            <w:pPr>
              <w:jc w:val="center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1316" w:type="dxa"/>
            <w:tcBorders>
              <w:top w:val="double" w:sz="4" w:space="0" w:color="auto"/>
              <w:bottom w:val="nil"/>
            </w:tcBorders>
            <w:vAlign w:val="center"/>
          </w:tcPr>
          <w:p w:rsidR="00CB7CEA" w:rsidRPr="00DE3C88" w:rsidRDefault="00AB4EB5">
            <w:pPr>
              <w:jc w:val="center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1525" w:type="dxa"/>
            <w:tcBorders>
              <w:top w:val="double" w:sz="4" w:space="0" w:color="auto"/>
              <w:bottom w:val="nil"/>
            </w:tcBorders>
          </w:tcPr>
          <w:p w:rsidR="00CB7CEA" w:rsidRPr="00DE3C88" w:rsidRDefault="00AB4EB5">
            <w:pPr>
              <w:jc w:val="center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1316" w:type="dxa"/>
            <w:tcBorders>
              <w:top w:val="double" w:sz="4" w:space="0" w:color="auto"/>
              <w:bottom w:val="nil"/>
            </w:tcBorders>
          </w:tcPr>
          <w:p w:rsidR="00CB7CEA" w:rsidRPr="00DE3C88" w:rsidRDefault="00AB4EB5">
            <w:pPr>
              <w:jc w:val="center"/>
              <w:rPr>
                <w:rFonts w:ascii="Calibri" w:hAnsi="Calibri"/>
                <w:b/>
                <w:sz w:val="4"/>
                <w:szCs w:val="4"/>
              </w:rPr>
            </w:pPr>
          </w:p>
        </w:tc>
      </w:tr>
      <w:tr w:rsidR="00F209BE" w:rsidRPr="00C2652B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80"/>
        </w:trPr>
        <w:tc>
          <w:tcPr>
            <w:tcW w:w="1188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center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center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 xml:space="preserve"> 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ENTRATE EXTRATRIBUTARIE</w:t>
            </w:r>
          </w:p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 xml:space="preserve"> 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 xml:space="preserve"> 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 xml:space="preserve"> 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 xml:space="preserve"> </w:t>
            </w:r>
          </w:p>
        </w:tc>
      </w:tr>
      <w:tr w:rsidR="00F209BE" w:rsidRPr="00C2652B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80"/>
        </w:trPr>
        <w:tc>
          <w:tcPr>
            <w:tcW w:w="1188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center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center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3010000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Tipologia 100: VENDITA DI BENI E SERVIZI E PROVENTI DERIVANTI DALLA GESTIONE DEI BENI</w:t>
            </w:r>
          </w:p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266.407,56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2.746,00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157.747,90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63.575,55</w:t>
            </w:r>
          </w:p>
        </w:tc>
      </w:tr>
      <w:tr w:rsidR="0059296C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188" w:type="dxa"/>
            <w:tcBorders>
              <w:top w:val="nil"/>
              <w:bottom w:val="nil"/>
            </w:tcBorders>
          </w:tcPr>
          <w:p w:rsidR="0059296C" w:rsidRDefault="00AB4EB5">
            <w:pPr>
              <w:jc w:val="center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3010100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59296C" w:rsidRDefault="00AB4EB5">
            <w:pPr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VENDITA DI BENI</w:t>
            </w: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3.749,00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3.457,00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293,00</w:t>
            </w:r>
          </w:p>
        </w:tc>
      </w:tr>
      <w:tr w:rsidR="0059296C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188" w:type="dxa"/>
            <w:tcBorders>
              <w:top w:val="nil"/>
              <w:bottom w:val="nil"/>
            </w:tcBorders>
          </w:tcPr>
          <w:p w:rsidR="0059296C" w:rsidRDefault="00AB4EB5">
            <w:pPr>
              <w:jc w:val="center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3010200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59296C" w:rsidRDefault="00AB4EB5">
            <w:pPr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ENTRATE DALLA VENDITA E DALL'EROGAZIONE DI SERVIZI</w:t>
            </w: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199.315,00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2.746,00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104.153,50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61.294,84</w:t>
            </w:r>
          </w:p>
        </w:tc>
      </w:tr>
      <w:tr w:rsidR="0059296C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188" w:type="dxa"/>
            <w:tcBorders>
              <w:top w:val="nil"/>
              <w:bottom w:val="nil"/>
            </w:tcBorders>
          </w:tcPr>
          <w:p w:rsidR="0059296C" w:rsidRDefault="00AB4EB5">
            <w:pPr>
              <w:jc w:val="center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3010300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59296C" w:rsidRDefault="00AB4EB5">
            <w:pPr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PROVENTI DERIVANTI DALLA GESTIONE DEI BENI</w:t>
            </w: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63.343,56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50.137,40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1.987,71</w:t>
            </w:r>
          </w:p>
        </w:tc>
      </w:tr>
      <w:tr w:rsidR="00F209BE" w:rsidRPr="00C2652B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80"/>
        </w:trPr>
        <w:tc>
          <w:tcPr>
            <w:tcW w:w="1188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center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center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3020000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Tipologia 200: PROVENTI DERIVANTI DALL'ATTIVITA' DI CONTROLLO E REPRESSIONE DELLE IRREGOLARITA' E DEGLI ILLECITI</w:t>
            </w:r>
          </w:p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523,10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0,00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405,09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831,64</w:t>
            </w:r>
          </w:p>
        </w:tc>
      </w:tr>
      <w:tr w:rsidR="0059296C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188" w:type="dxa"/>
            <w:tcBorders>
              <w:top w:val="nil"/>
              <w:bottom w:val="nil"/>
            </w:tcBorders>
          </w:tcPr>
          <w:p w:rsidR="0059296C" w:rsidRDefault="00AB4EB5">
            <w:pPr>
              <w:jc w:val="center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3020100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59296C" w:rsidRDefault="00AB4EB5">
            <w:pPr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ENTRATE DA AMMINISTRAZIONI PUBBLICHE DERIVANTI DALL'ATTIVITA' DI CONTROLLO E REPRESSIONE DELLE IRREGOLARITA' E DEGLI ILLECITI</w:t>
            </w: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150,00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60,69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152,34</w:t>
            </w:r>
          </w:p>
        </w:tc>
      </w:tr>
      <w:tr w:rsidR="0059296C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188" w:type="dxa"/>
            <w:tcBorders>
              <w:top w:val="nil"/>
              <w:bottom w:val="nil"/>
            </w:tcBorders>
          </w:tcPr>
          <w:p w:rsidR="0059296C" w:rsidRDefault="00AB4EB5">
            <w:pPr>
              <w:jc w:val="center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3020200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59296C" w:rsidRDefault="00AB4EB5">
            <w:pPr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ENTRATE DA FAMIGLIE DERIVANTI DALL'ATTIVITA' DI CONTROLLO E REPRESSIONE DELLE IRREGOLARITA' E DE</w:t>
            </w:r>
            <w:r>
              <w:rPr>
                <w:rFonts w:ascii="Calibri" w:hAnsi="Calibri"/>
                <w:noProof/>
                <w:sz w:val="13"/>
                <w:szCs w:val="13"/>
              </w:rPr>
              <w:t>GLI ILLECITI</w:t>
            </w: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373,10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344,40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679,30</w:t>
            </w:r>
          </w:p>
        </w:tc>
      </w:tr>
      <w:tr w:rsidR="0059296C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188" w:type="dxa"/>
            <w:tcBorders>
              <w:top w:val="nil"/>
              <w:bottom w:val="nil"/>
            </w:tcBorders>
          </w:tcPr>
          <w:p w:rsidR="0059296C" w:rsidRDefault="00AB4EB5">
            <w:pPr>
              <w:jc w:val="center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3020300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59296C" w:rsidRDefault="00AB4EB5">
            <w:pPr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ENTRATE DA IMPRESE DERIVANTI DALL'ATTIVITA' DI CONTROLLO E REPRESSIONE DELLE IRREGOLARITA' E DEGLI ILLECITI</w:t>
            </w: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</w:tr>
      <w:tr w:rsidR="00F209BE" w:rsidRPr="00C2652B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80"/>
        </w:trPr>
        <w:tc>
          <w:tcPr>
            <w:tcW w:w="1188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center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center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3030000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Tipologia 300: INTERESSI ATTIVI</w:t>
            </w:r>
          </w:p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99,09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0,00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98,02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1,16</w:t>
            </w:r>
          </w:p>
        </w:tc>
      </w:tr>
      <w:tr w:rsidR="0059296C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188" w:type="dxa"/>
            <w:tcBorders>
              <w:top w:val="nil"/>
              <w:bottom w:val="nil"/>
            </w:tcBorders>
          </w:tcPr>
          <w:p w:rsidR="0059296C" w:rsidRDefault="00AB4EB5">
            <w:pPr>
              <w:jc w:val="center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3030300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59296C" w:rsidRDefault="00AB4EB5">
            <w:pPr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ALTRI INTERESSI ATTIVI</w:t>
            </w: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99,09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98,02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1,16</w:t>
            </w:r>
          </w:p>
        </w:tc>
      </w:tr>
      <w:tr w:rsidR="00F209BE" w:rsidRPr="00C2652B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80"/>
        </w:trPr>
        <w:tc>
          <w:tcPr>
            <w:tcW w:w="1188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center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center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3050000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Tipologia 500: RIMBORSI E ALTRE ENTRATE CORRENTI</w:t>
            </w:r>
          </w:p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69.365,73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0,00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36.945,28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14.900,86</w:t>
            </w:r>
          </w:p>
        </w:tc>
      </w:tr>
      <w:tr w:rsidR="0059296C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188" w:type="dxa"/>
            <w:tcBorders>
              <w:top w:val="nil"/>
              <w:bottom w:val="nil"/>
            </w:tcBorders>
          </w:tcPr>
          <w:p w:rsidR="0059296C" w:rsidRDefault="00AB4EB5">
            <w:pPr>
              <w:jc w:val="center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3050100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59296C" w:rsidRDefault="00AB4EB5">
            <w:pPr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INDENNIZZI DI ASSICURAZIONE</w:t>
            </w: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3.370,00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3.370,00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</w:tr>
      <w:tr w:rsidR="0059296C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188" w:type="dxa"/>
            <w:tcBorders>
              <w:top w:val="nil"/>
              <w:bottom w:val="nil"/>
            </w:tcBorders>
          </w:tcPr>
          <w:p w:rsidR="0059296C" w:rsidRDefault="00AB4EB5">
            <w:pPr>
              <w:jc w:val="center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3050200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59296C" w:rsidRDefault="00AB4EB5">
            <w:pPr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RIMBORSI IN ENTRATA</w:t>
            </w: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34.091,34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3.474,51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13.671,04</w:t>
            </w:r>
          </w:p>
        </w:tc>
      </w:tr>
      <w:tr w:rsidR="0059296C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188" w:type="dxa"/>
            <w:tcBorders>
              <w:top w:val="nil"/>
              <w:bottom w:val="nil"/>
            </w:tcBorders>
          </w:tcPr>
          <w:p w:rsidR="0059296C" w:rsidRDefault="00AB4EB5">
            <w:pPr>
              <w:jc w:val="center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3059900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59296C" w:rsidRDefault="00AB4EB5">
            <w:pPr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ALTRE ENTRATE CORRENTI N.A.C.</w:t>
            </w: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31.904,39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30.100,77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1.229,82</w:t>
            </w:r>
          </w:p>
        </w:tc>
      </w:tr>
      <w:tr w:rsidR="00F209BE" w:rsidRPr="00C2652B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80"/>
        </w:trPr>
        <w:tc>
          <w:tcPr>
            <w:tcW w:w="1188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center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center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3000000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TOTALE TITOLO 3</w:t>
            </w:r>
          </w:p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336.395,48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2.746,00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195.196,29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79.309,21</w:t>
            </w:r>
          </w:p>
        </w:tc>
      </w:tr>
      <w:tr w:rsidR="00EA52FC" w:rsidRPr="00B92435">
        <w:tblPrEx>
          <w:tblBorders>
            <w:top w:val="none" w:sz="0" w:space="0" w:color="auto"/>
          </w:tblBorders>
        </w:tblPrEx>
        <w:trPr>
          <w:trHeight w:val="80"/>
        </w:trPr>
        <w:tc>
          <w:tcPr>
            <w:tcW w:w="1188" w:type="dxa"/>
            <w:tcBorders>
              <w:top w:val="nil"/>
              <w:bottom w:val="double" w:sz="4" w:space="0" w:color="auto"/>
            </w:tcBorders>
            <w:vAlign w:val="center"/>
          </w:tcPr>
          <w:p w:rsidR="00EA52FC" w:rsidRPr="00B92435" w:rsidRDefault="00AB4EB5">
            <w:pPr>
              <w:jc w:val="center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6120" w:type="dxa"/>
            <w:tcBorders>
              <w:top w:val="nil"/>
              <w:bottom w:val="double" w:sz="4" w:space="0" w:color="auto"/>
            </w:tcBorders>
            <w:vAlign w:val="center"/>
          </w:tcPr>
          <w:p w:rsidR="00EA52FC" w:rsidRPr="00B92435" w:rsidRDefault="00AB4EB5">
            <w:pPr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521" w:type="dxa"/>
            <w:tcBorders>
              <w:top w:val="nil"/>
              <w:bottom w:val="double" w:sz="4" w:space="0" w:color="auto"/>
            </w:tcBorders>
            <w:vAlign w:val="center"/>
          </w:tcPr>
          <w:p w:rsidR="00EA52FC" w:rsidRPr="00B92435" w:rsidRDefault="00AB4EB5">
            <w:pPr>
              <w:jc w:val="right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316" w:type="dxa"/>
            <w:tcBorders>
              <w:top w:val="nil"/>
              <w:bottom w:val="double" w:sz="4" w:space="0" w:color="auto"/>
            </w:tcBorders>
            <w:vAlign w:val="center"/>
          </w:tcPr>
          <w:p w:rsidR="00EA52FC" w:rsidRPr="00B92435" w:rsidRDefault="00AB4EB5">
            <w:pPr>
              <w:jc w:val="right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525" w:type="dxa"/>
            <w:tcBorders>
              <w:top w:val="nil"/>
              <w:bottom w:val="double" w:sz="4" w:space="0" w:color="auto"/>
            </w:tcBorders>
          </w:tcPr>
          <w:p w:rsidR="00EA52FC" w:rsidRPr="00B92435" w:rsidRDefault="00AB4EB5">
            <w:pPr>
              <w:jc w:val="right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316" w:type="dxa"/>
            <w:tcBorders>
              <w:top w:val="nil"/>
              <w:bottom w:val="double" w:sz="4" w:space="0" w:color="auto"/>
            </w:tcBorders>
          </w:tcPr>
          <w:p w:rsidR="00EA52FC" w:rsidRPr="00B92435" w:rsidRDefault="00AB4EB5">
            <w:pPr>
              <w:jc w:val="right"/>
              <w:rPr>
                <w:rFonts w:ascii="Calibri" w:hAnsi="Calibri"/>
                <w:b/>
                <w:sz w:val="2"/>
                <w:szCs w:val="2"/>
              </w:rPr>
            </w:pPr>
          </w:p>
        </w:tc>
      </w:tr>
    </w:tbl>
    <w:p w:rsidR="0050780E" w:rsidRDefault="00AB4EB5" w:rsidP="0050780E">
      <w:pPr>
        <w:rPr>
          <w:sz w:val="2"/>
          <w:u w:val="single"/>
        </w:rPr>
      </w:pPr>
      <w:r>
        <w:rPr>
          <w:sz w:val="20"/>
        </w:rPr>
        <w:br w:type="page"/>
      </w:r>
    </w:p>
    <w:tbl>
      <w:tblPr>
        <w:tblStyle w:val="Grigliatabella"/>
        <w:tblW w:w="0" w:type="auto"/>
        <w:tblInd w:w="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6120"/>
        <w:gridCol w:w="1521"/>
        <w:gridCol w:w="1316"/>
        <w:gridCol w:w="1525"/>
        <w:gridCol w:w="1316"/>
      </w:tblGrid>
      <w:tr w:rsidR="00CB7CEA">
        <w:trPr>
          <w:cantSplit/>
          <w:trHeight w:val="315"/>
          <w:tblHeader/>
        </w:trPr>
        <w:tc>
          <w:tcPr>
            <w:tcW w:w="1188" w:type="dxa"/>
            <w:vMerge w:val="restart"/>
            <w:tcBorders>
              <w:top w:val="double" w:sz="4" w:space="0" w:color="auto"/>
            </w:tcBorders>
            <w:vAlign w:val="center"/>
          </w:tcPr>
          <w:p w:rsidR="00CB7CEA" w:rsidRDefault="00AB4EB5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sz w:val="16"/>
                <w:szCs w:val="16"/>
              </w:rPr>
              <w:t>TITOLO</w:t>
            </w:r>
          </w:p>
          <w:p w:rsidR="00CB7CEA" w:rsidRDefault="00AB4EB5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sz w:val="16"/>
                <w:szCs w:val="16"/>
              </w:rPr>
              <w:t>TIPOLOGIA</w:t>
            </w:r>
          </w:p>
          <w:p w:rsidR="00CB7CEA" w:rsidRDefault="00AB4EB5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sz w:val="16"/>
                <w:szCs w:val="16"/>
              </w:rPr>
              <w:t>CATEGORIA</w:t>
            </w:r>
          </w:p>
        </w:tc>
        <w:tc>
          <w:tcPr>
            <w:tcW w:w="6120" w:type="dxa"/>
            <w:vMerge w:val="restart"/>
            <w:tcBorders>
              <w:top w:val="double" w:sz="4" w:space="0" w:color="auto"/>
            </w:tcBorders>
            <w:vAlign w:val="center"/>
          </w:tcPr>
          <w:p w:rsidR="00CB7CEA" w:rsidRDefault="00AB4EB5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sz w:val="16"/>
                <w:szCs w:val="16"/>
              </w:rPr>
              <w:t>DENOMINAZIONE</w:t>
            </w:r>
          </w:p>
        </w:tc>
        <w:tc>
          <w:tcPr>
            <w:tcW w:w="2837" w:type="dxa"/>
            <w:gridSpan w:val="2"/>
            <w:tcBorders>
              <w:top w:val="double" w:sz="4" w:space="0" w:color="auto"/>
            </w:tcBorders>
            <w:vAlign w:val="center"/>
          </w:tcPr>
          <w:p w:rsidR="00CB7CEA" w:rsidRDefault="00AB4EB5" w:rsidP="003B16C3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TOTALE</w:t>
            </w:r>
          </w:p>
        </w:tc>
        <w:tc>
          <w:tcPr>
            <w:tcW w:w="2841" w:type="dxa"/>
            <w:gridSpan w:val="2"/>
            <w:tcBorders>
              <w:top w:val="double" w:sz="4" w:space="0" w:color="auto"/>
            </w:tcBorders>
            <w:vAlign w:val="center"/>
          </w:tcPr>
          <w:p w:rsidR="00CB7CEA" w:rsidRDefault="00AB4EB5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RISCOSSIONI</w:t>
            </w:r>
          </w:p>
        </w:tc>
      </w:tr>
      <w:tr w:rsidR="00CB7CEA">
        <w:trPr>
          <w:cantSplit/>
          <w:trHeight w:val="945"/>
          <w:tblHeader/>
        </w:trPr>
        <w:tc>
          <w:tcPr>
            <w:tcW w:w="1188" w:type="dxa"/>
            <w:vMerge/>
            <w:tcBorders>
              <w:bottom w:val="single" w:sz="4" w:space="0" w:color="auto"/>
            </w:tcBorders>
            <w:vAlign w:val="center"/>
          </w:tcPr>
          <w:p w:rsidR="00CB7CEA" w:rsidRDefault="00AB4EB5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</w:p>
        </w:tc>
        <w:tc>
          <w:tcPr>
            <w:tcW w:w="6120" w:type="dxa"/>
            <w:vMerge/>
            <w:tcBorders>
              <w:bottom w:val="single" w:sz="4" w:space="0" w:color="auto"/>
            </w:tcBorders>
            <w:vAlign w:val="center"/>
          </w:tcPr>
          <w:p w:rsidR="00CB7CEA" w:rsidRDefault="00AB4EB5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center"/>
          </w:tcPr>
          <w:p w:rsidR="00CB7CEA" w:rsidRDefault="00AB4EB5" w:rsidP="003B16C3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ACCERTAMENTI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vAlign w:val="center"/>
          </w:tcPr>
          <w:p w:rsidR="00CB7CEA" w:rsidRDefault="00AB4EB5" w:rsidP="00CB7CEA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di cui entrate</w:t>
            </w:r>
          </w:p>
          <w:p w:rsidR="00CB7CEA" w:rsidRDefault="00AB4EB5" w:rsidP="00CB7CEA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non ricorrenti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vAlign w:val="center"/>
          </w:tcPr>
          <w:p w:rsidR="00CB7CEA" w:rsidRDefault="00AB4EB5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in c/competenza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vAlign w:val="center"/>
          </w:tcPr>
          <w:p w:rsidR="00CB7CEA" w:rsidRDefault="00AB4EB5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in c/residui</w:t>
            </w:r>
          </w:p>
        </w:tc>
      </w:tr>
      <w:tr w:rsidR="00CB7CEA" w:rsidRPr="00DE3C88">
        <w:trPr>
          <w:cantSplit/>
          <w:trHeight w:val="120"/>
          <w:tblHeader/>
        </w:trPr>
        <w:tc>
          <w:tcPr>
            <w:tcW w:w="1188" w:type="dxa"/>
            <w:tcBorders>
              <w:top w:val="double" w:sz="4" w:space="0" w:color="auto"/>
              <w:bottom w:val="nil"/>
            </w:tcBorders>
            <w:vAlign w:val="center"/>
          </w:tcPr>
          <w:p w:rsidR="00CB7CEA" w:rsidRPr="00DE3C88" w:rsidRDefault="00AB4EB5">
            <w:pPr>
              <w:rPr>
                <w:rFonts w:ascii="Calibri" w:hAnsi="Calibri" w:cs="Estrangelo Edessa"/>
                <w:b/>
                <w:sz w:val="4"/>
                <w:szCs w:val="4"/>
              </w:rPr>
            </w:pPr>
          </w:p>
        </w:tc>
        <w:tc>
          <w:tcPr>
            <w:tcW w:w="6120" w:type="dxa"/>
            <w:tcBorders>
              <w:top w:val="double" w:sz="4" w:space="0" w:color="auto"/>
              <w:bottom w:val="nil"/>
            </w:tcBorders>
            <w:vAlign w:val="center"/>
          </w:tcPr>
          <w:p w:rsidR="00CB7CEA" w:rsidRPr="00DE3C88" w:rsidRDefault="00AB4EB5">
            <w:pPr>
              <w:rPr>
                <w:rFonts w:ascii="Calibri" w:hAnsi="Calibri" w:cs="Estrangelo Edessa"/>
                <w:b/>
                <w:sz w:val="4"/>
                <w:szCs w:val="4"/>
              </w:rPr>
            </w:pPr>
          </w:p>
        </w:tc>
        <w:tc>
          <w:tcPr>
            <w:tcW w:w="1521" w:type="dxa"/>
            <w:tcBorders>
              <w:top w:val="double" w:sz="4" w:space="0" w:color="auto"/>
              <w:bottom w:val="nil"/>
            </w:tcBorders>
            <w:vAlign w:val="center"/>
          </w:tcPr>
          <w:p w:rsidR="00CB7CEA" w:rsidRPr="00DE3C88" w:rsidRDefault="00AB4EB5">
            <w:pPr>
              <w:jc w:val="center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1316" w:type="dxa"/>
            <w:tcBorders>
              <w:top w:val="double" w:sz="4" w:space="0" w:color="auto"/>
              <w:bottom w:val="nil"/>
            </w:tcBorders>
            <w:vAlign w:val="center"/>
          </w:tcPr>
          <w:p w:rsidR="00CB7CEA" w:rsidRPr="00DE3C88" w:rsidRDefault="00AB4EB5">
            <w:pPr>
              <w:jc w:val="center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1525" w:type="dxa"/>
            <w:tcBorders>
              <w:top w:val="double" w:sz="4" w:space="0" w:color="auto"/>
              <w:bottom w:val="nil"/>
            </w:tcBorders>
          </w:tcPr>
          <w:p w:rsidR="00CB7CEA" w:rsidRPr="00DE3C88" w:rsidRDefault="00AB4EB5">
            <w:pPr>
              <w:jc w:val="center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1316" w:type="dxa"/>
            <w:tcBorders>
              <w:top w:val="double" w:sz="4" w:space="0" w:color="auto"/>
              <w:bottom w:val="nil"/>
            </w:tcBorders>
          </w:tcPr>
          <w:p w:rsidR="00CB7CEA" w:rsidRPr="00DE3C88" w:rsidRDefault="00AB4EB5">
            <w:pPr>
              <w:jc w:val="center"/>
              <w:rPr>
                <w:rFonts w:ascii="Calibri" w:hAnsi="Calibri"/>
                <w:b/>
                <w:sz w:val="4"/>
                <w:szCs w:val="4"/>
              </w:rPr>
            </w:pPr>
          </w:p>
        </w:tc>
      </w:tr>
      <w:tr w:rsidR="00F209BE" w:rsidRPr="00C2652B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80"/>
        </w:trPr>
        <w:tc>
          <w:tcPr>
            <w:tcW w:w="1188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center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center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 xml:space="preserve"> 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ENTRATE IN CONTO CAPITALE</w:t>
            </w:r>
          </w:p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 xml:space="preserve"> 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 xml:space="preserve"> 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 xml:space="preserve"> 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 xml:space="preserve"> </w:t>
            </w:r>
          </w:p>
        </w:tc>
      </w:tr>
      <w:tr w:rsidR="00F209BE" w:rsidRPr="00C2652B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80"/>
        </w:trPr>
        <w:tc>
          <w:tcPr>
            <w:tcW w:w="1188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center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center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4020000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Tipologia 200: CONTRIBUTI AGLI INVESTIMENTI</w:t>
            </w:r>
          </w:p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51.506,99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51.506,99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50.162,95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0,00</w:t>
            </w:r>
          </w:p>
        </w:tc>
      </w:tr>
      <w:tr w:rsidR="0059296C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188" w:type="dxa"/>
            <w:tcBorders>
              <w:top w:val="nil"/>
              <w:bottom w:val="nil"/>
            </w:tcBorders>
          </w:tcPr>
          <w:p w:rsidR="0059296C" w:rsidRDefault="00AB4EB5">
            <w:pPr>
              <w:jc w:val="center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4020100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59296C" w:rsidRDefault="00AB4EB5">
            <w:pPr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CONTRIBUTI AGLI INVESTIMENTI DA AMMINISTRAZIONI PUBBLICHE</w:t>
            </w: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</w:tr>
      <w:tr w:rsidR="0059296C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188" w:type="dxa"/>
            <w:tcBorders>
              <w:top w:val="nil"/>
              <w:bottom w:val="nil"/>
            </w:tcBorders>
          </w:tcPr>
          <w:p w:rsidR="0059296C" w:rsidRDefault="00AB4EB5">
            <w:pPr>
              <w:jc w:val="center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4020200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59296C" w:rsidRDefault="00AB4EB5">
            <w:pPr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CONTRIBUTI AGLI INVESTIMENTI DA FAMIGLIE</w:t>
            </w: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51.506,99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51.506,99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50.162,95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</w:tr>
      <w:tr w:rsidR="0059296C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188" w:type="dxa"/>
            <w:tcBorders>
              <w:top w:val="nil"/>
              <w:bottom w:val="nil"/>
            </w:tcBorders>
          </w:tcPr>
          <w:p w:rsidR="0059296C" w:rsidRDefault="00AB4EB5">
            <w:pPr>
              <w:jc w:val="center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4020300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59296C" w:rsidRDefault="00AB4EB5">
            <w:pPr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CONTRIBUTI AGLI INVESTIMENTI DA IMPRESE</w:t>
            </w: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</w:tr>
      <w:tr w:rsidR="00F209BE" w:rsidRPr="00C2652B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80"/>
        </w:trPr>
        <w:tc>
          <w:tcPr>
            <w:tcW w:w="1188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center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center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4030000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Tipologia 300: ALTRI TRASFERIMENTI IN CONTO CAPITALE</w:t>
            </w:r>
          </w:p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170.750,00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170.750,00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170.750,00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0,00</w:t>
            </w:r>
          </w:p>
        </w:tc>
      </w:tr>
      <w:tr w:rsidR="0059296C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188" w:type="dxa"/>
            <w:tcBorders>
              <w:top w:val="nil"/>
              <w:bottom w:val="nil"/>
            </w:tcBorders>
          </w:tcPr>
          <w:p w:rsidR="0059296C" w:rsidRDefault="00AB4EB5">
            <w:pPr>
              <w:jc w:val="center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4031200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59296C" w:rsidRDefault="00AB4EB5">
            <w:pPr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ALTRI TRASFERIMENTI IN CONTO CAPITALE DA IMPRESE</w:t>
            </w: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170.750,00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170.750,00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170.750,00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</w:tr>
      <w:tr w:rsidR="00F209BE" w:rsidRPr="00C2652B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80"/>
        </w:trPr>
        <w:tc>
          <w:tcPr>
            <w:tcW w:w="1188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center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center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4040000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Tipologia 400: ENTRATE DA ALIENAZIONE DI BENI MATERIALI E IMMATERIALI</w:t>
            </w:r>
          </w:p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4.222,62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4.222,62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4.222,62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0,00</w:t>
            </w:r>
          </w:p>
        </w:tc>
      </w:tr>
      <w:tr w:rsidR="0059296C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188" w:type="dxa"/>
            <w:tcBorders>
              <w:top w:val="nil"/>
              <w:bottom w:val="nil"/>
            </w:tcBorders>
          </w:tcPr>
          <w:p w:rsidR="0059296C" w:rsidRDefault="00AB4EB5">
            <w:pPr>
              <w:jc w:val="center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4040100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59296C" w:rsidRDefault="00AB4EB5">
            <w:pPr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ALIENAZIONE DI BENI MATERIALI</w:t>
            </w: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4.222,62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4.222,62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4.222,62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</w:tr>
      <w:tr w:rsidR="00F209BE" w:rsidRPr="00C2652B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80"/>
        </w:trPr>
        <w:tc>
          <w:tcPr>
            <w:tcW w:w="1188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center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center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4050000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Tipologia 500: ALTRE ENTRATE IN CONTO CAPITALE</w:t>
            </w:r>
          </w:p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70.743,86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70.743,86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70.743,86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0,00</w:t>
            </w:r>
          </w:p>
        </w:tc>
      </w:tr>
      <w:tr w:rsidR="0059296C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188" w:type="dxa"/>
            <w:tcBorders>
              <w:top w:val="nil"/>
              <w:bottom w:val="nil"/>
            </w:tcBorders>
          </w:tcPr>
          <w:p w:rsidR="0059296C" w:rsidRDefault="00AB4EB5">
            <w:pPr>
              <w:jc w:val="center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4050100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59296C" w:rsidRDefault="00AB4EB5">
            <w:pPr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PERMESSI DI COSTRUIRE</w:t>
            </w: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68.678,03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68.678,03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68.678,03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</w:tr>
      <w:tr w:rsidR="0059296C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188" w:type="dxa"/>
            <w:tcBorders>
              <w:top w:val="nil"/>
              <w:bottom w:val="nil"/>
            </w:tcBorders>
          </w:tcPr>
          <w:p w:rsidR="0059296C" w:rsidRDefault="00AB4EB5">
            <w:pPr>
              <w:jc w:val="center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4050400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59296C" w:rsidRDefault="00AB4EB5">
            <w:pPr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ALTRE ENTRATE IN CONTO CAPITALE N.A.C.</w:t>
            </w: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2.065,83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2.065,83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2.065,83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</w:tr>
      <w:tr w:rsidR="00F209BE" w:rsidRPr="00C2652B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80"/>
        </w:trPr>
        <w:tc>
          <w:tcPr>
            <w:tcW w:w="1188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center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center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4000000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TOTALE TITOLO 4</w:t>
            </w:r>
          </w:p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297.223,47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297.223,47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295.879,43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0,00</w:t>
            </w:r>
          </w:p>
        </w:tc>
      </w:tr>
      <w:tr w:rsidR="00EA52FC" w:rsidRPr="00B92435">
        <w:tblPrEx>
          <w:tblBorders>
            <w:top w:val="none" w:sz="0" w:space="0" w:color="auto"/>
          </w:tblBorders>
        </w:tblPrEx>
        <w:trPr>
          <w:trHeight w:val="80"/>
        </w:trPr>
        <w:tc>
          <w:tcPr>
            <w:tcW w:w="1188" w:type="dxa"/>
            <w:tcBorders>
              <w:top w:val="nil"/>
              <w:bottom w:val="double" w:sz="4" w:space="0" w:color="auto"/>
            </w:tcBorders>
            <w:vAlign w:val="center"/>
          </w:tcPr>
          <w:p w:rsidR="00EA52FC" w:rsidRPr="00B92435" w:rsidRDefault="00AB4EB5">
            <w:pPr>
              <w:jc w:val="center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6120" w:type="dxa"/>
            <w:tcBorders>
              <w:top w:val="nil"/>
              <w:bottom w:val="double" w:sz="4" w:space="0" w:color="auto"/>
            </w:tcBorders>
            <w:vAlign w:val="center"/>
          </w:tcPr>
          <w:p w:rsidR="00EA52FC" w:rsidRPr="00B92435" w:rsidRDefault="00AB4EB5">
            <w:pPr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521" w:type="dxa"/>
            <w:tcBorders>
              <w:top w:val="nil"/>
              <w:bottom w:val="double" w:sz="4" w:space="0" w:color="auto"/>
            </w:tcBorders>
            <w:vAlign w:val="center"/>
          </w:tcPr>
          <w:p w:rsidR="00EA52FC" w:rsidRPr="00B92435" w:rsidRDefault="00AB4EB5">
            <w:pPr>
              <w:jc w:val="right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316" w:type="dxa"/>
            <w:tcBorders>
              <w:top w:val="nil"/>
              <w:bottom w:val="double" w:sz="4" w:space="0" w:color="auto"/>
            </w:tcBorders>
            <w:vAlign w:val="center"/>
          </w:tcPr>
          <w:p w:rsidR="00EA52FC" w:rsidRPr="00B92435" w:rsidRDefault="00AB4EB5">
            <w:pPr>
              <w:jc w:val="right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525" w:type="dxa"/>
            <w:tcBorders>
              <w:top w:val="nil"/>
              <w:bottom w:val="double" w:sz="4" w:space="0" w:color="auto"/>
            </w:tcBorders>
          </w:tcPr>
          <w:p w:rsidR="00EA52FC" w:rsidRPr="00B92435" w:rsidRDefault="00AB4EB5">
            <w:pPr>
              <w:jc w:val="right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316" w:type="dxa"/>
            <w:tcBorders>
              <w:top w:val="nil"/>
              <w:bottom w:val="double" w:sz="4" w:space="0" w:color="auto"/>
            </w:tcBorders>
          </w:tcPr>
          <w:p w:rsidR="00EA52FC" w:rsidRPr="00B92435" w:rsidRDefault="00AB4EB5">
            <w:pPr>
              <w:jc w:val="right"/>
              <w:rPr>
                <w:rFonts w:ascii="Calibri" w:hAnsi="Calibri"/>
                <w:b/>
                <w:sz w:val="2"/>
                <w:szCs w:val="2"/>
              </w:rPr>
            </w:pPr>
          </w:p>
        </w:tc>
      </w:tr>
    </w:tbl>
    <w:p w:rsidR="0050780E" w:rsidRDefault="00AB4EB5" w:rsidP="0050780E">
      <w:pPr>
        <w:rPr>
          <w:sz w:val="2"/>
          <w:u w:val="single"/>
        </w:rPr>
      </w:pPr>
      <w:r>
        <w:rPr>
          <w:sz w:val="20"/>
        </w:rPr>
        <w:br w:type="page"/>
      </w:r>
    </w:p>
    <w:tbl>
      <w:tblPr>
        <w:tblStyle w:val="Grigliatabella"/>
        <w:tblW w:w="0" w:type="auto"/>
        <w:tblInd w:w="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6120"/>
        <w:gridCol w:w="1521"/>
        <w:gridCol w:w="1316"/>
        <w:gridCol w:w="1525"/>
        <w:gridCol w:w="1316"/>
      </w:tblGrid>
      <w:tr w:rsidR="00CB7CEA">
        <w:trPr>
          <w:cantSplit/>
          <w:trHeight w:val="315"/>
          <w:tblHeader/>
        </w:trPr>
        <w:tc>
          <w:tcPr>
            <w:tcW w:w="1188" w:type="dxa"/>
            <w:vMerge w:val="restart"/>
            <w:tcBorders>
              <w:top w:val="double" w:sz="4" w:space="0" w:color="auto"/>
            </w:tcBorders>
            <w:vAlign w:val="center"/>
          </w:tcPr>
          <w:p w:rsidR="00CB7CEA" w:rsidRDefault="00AB4EB5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sz w:val="16"/>
                <w:szCs w:val="16"/>
              </w:rPr>
              <w:t>TITOLO</w:t>
            </w:r>
          </w:p>
          <w:p w:rsidR="00CB7CEA" w:rsidRDefault="00AB4EB5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sz w:val="16"/>
                <w:szCs w:val="16"/>
              </w:rPr>
              <w:t>TIPOLOGIA</w:t>
            </w:r>
          </w:p>
          <w:p w:rsidR="00CB7CEA" w:rsidRDefault="00AB4EB5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sz w:val="16"/>
                <w:szCs w:val="16"/>
              </w:rPr>
              <w:t>CATEGORIA</w:t>
            </w:r>
          </w:p>
        </w:tc>
        <w:tc>
          <w:tcPr>
            <w:tcW w:w="6120" w:type="dxa"/>
            <w:vMerge w:val="restart"/>
            <w:tcBorders>
              <w:top w:val="double" w:sz="4" w:space="0" w:color="auto"/>
            </w:tcBorders>
            <w:vAlign w:val="center"/>
          </w:tcPr>
          <w:p w:rsidR="00CB7CEA" w:rsidRDefault="00AB4EB5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sz w:val="16"/>
                <w:szCs w:val="16"/>
              </w:rPr>
              <w:t>DENOMINAZIONE</w:t>
            </w:r>
          </w:p>
        </w:tc>
        <w:tc>
          <w:tcPr>
            <w:tcW w:w="2837" w:type="dxa"/>
            <w:gridSpan w:val="2"/>
            <w:tcBorders>
              <w:top w:val="double" w:sz="4" w:space="0" w:color="auto"/>
            </w:tcBorders>
            <w:vAlign w:val="center"/>
          </w:tcPr>
          <w:p w:rsidR="00CB7CEA" w:rsidRDefault="00AB4EB5" w:rsidP="003B16C3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TOTALE</w:t>
            </w:r>
          </w:p>
        </w:tc>
        <w:tc>
          <w:tcPr>
            <w:tcW w:w="2841" w:type="dxa"/>
            <w:gridSpan w:val="2"/>
            <w:tcBorders>
              <w:top w:val="double" w:sz="4" w:space="0" w:color="auto"/>
            </w:tcBorders>
            <w:vAlign w:val="center"/>
          </w:tcPr>
          <w:p w:rsidR="00CB7CEA" w:rsidRDefault="00AB4EB5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RISCOSSIONI</w:t>
            </w:r>
          </w:p>
        </w:tc>
      </w:tr>
      <w:tr w:rsidR="00CB7CEA">
        <w:trPr>
          <w:cantSplit/>
          <w:trHeight w:val="945"/>
          <w:tblHeader/>
        </w:trPr>
        <w:tc>
          <w:tcPr>
            <w:tcW w:w="1188" w:type="dxa"/>
            <w:vMerge/>
            <w:tcBorders>
              <w:bottom w:val="single" w:sz="4" w:space="0" w:color="auto"/>
            </w:tcBorders>
            <w:vAlign w:val="center"/>
          </w:tcPr>
          <w:p w:rsidR="00CB7CEA" w:rsidRDefault="00AB4EB5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</w:p>
        </w:tc>
        <w:tc>
          <w:tcPr>
            <w:tcW w:w="6120" w:type="dxa"/>
            <w:vMerge/>
            <w:tcBorders>
              <w:bottom w:val="single" w:sz="4" w:space="0" w:color="auto"/>
            </w:tcBorders>
            <w:vAlign w:val="center"/>
          </w:tcPr>
          <w:p w:rsidR="00CB7CEA" w:rsidRDefault="00AB4EB5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center"/>
          </w:tcPr>
          <w:p w:rsidR="00CB7CEA" w:rsidRDefault="00AB4EB5" w:rsidP="003B16C3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ACCERTAMENTI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vAlign w:val="center"/>
          </w:tcPr>
          <w:p w:rsidR="00CB7CEA" w:rsidRDefault="00AB4EB5" w:rsidP="00CB7CEA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di cui entrate</w:t>
            </w:r>
          </w:p>
          <w:p w:rsidR="00CB7CEA" w:rsidRDefault="00AB4EB5" w:rsidP="00CB7CEA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non ricorrenti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vAlign w:val="center"/>
          </w:tcPr>
          <w:p w:rsidR="00CB7CEA" w:rsidRDefault="00AB4EB5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in c/competenza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vAlign w:val="center"/>
          </w:tcPr>
          <w:p w:rsidR="00CB7CEA" w:rsidRDefault="00AB4EB5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in c/residui</w:t>
            </w:r>
          </w:p>
        </w:tc>
      </w:tr>
      <w:tr w:rsidR="00CB7CEA" w:rsidRPr="00DE3C88">
        <w:trPr>
          <w:cantSplit/>
          <w:trHeight w:val="120"/>
          <w:tblHeader/>
        </w:trPr>
        <w:tc>
          <w:tcPr>
            <w:tcW w:w="1188" w:type="dxa"/>
            <w:tcBorders>
              <w:top w:val="double" w:sz="4" w:space="0" w:color="auto"/>
              <w:bottom w:val="nil"/>
            </w:tcBorders>
            <w:vAlign w:val="center"/>
          </w:tcPr>
          <w:p w:rsidR="00CB7CEA" w:rsidRPr="00DE3C88" w:rsidRDefault="00AB4EB5">
            <w:pPr>
              <w:rPr>
                <w:rFonts w:ascii="Calibri" w:hAnsi="Calibri" w:cs="Estrangelo Edessa"/>
                <w:b/>
                <w:sz w:val="4"/>
                <w:szCs w:val="4"/>
              </w:rPr>
            </w:pPr>
          </w:p>
        </w:tc>
        <w:tc>
          <w:tcPr>
            <w:tcW w:w="6120" w:type="dxa"/>
            <w:tcBorders>
              <w:top w:val="double" w:sz="4" w:space="0" w:color="auto"/>
              <w:bottom w:val="nil"/>
            </w:tcBorders>
            <w:vAlign w:val="center"/>
          </w:tcPr>
          <w:p w:rsidR="00CB7CEA" w:rsidRPr="00DE3C88" w:rsidRDefault="00AB4EB5">
            <w:pPr>
              <w:rPr>
                <w:rFonts w:ascii="Calibri" w:hAnsi="Calibri" w:cs="Estrangelo Edessa"/>
                <w:b/>
                <w:sz w:val="4"/>
                <w:szCs w:val="4"/>
              </w:rPr>
            </w:pPr>
          </w:p>
        </w:tc>
        <w:tc>
          <w:tcPr>
            <w:tcW w:w="1521" w:type="dxa"/>
            <w:tcBorders>
              <w:top w:val="double" w:sz="4" w:space="0" w:color="auto"/>
              <w:bottom w:val="nil"/>
            </w:tcBorders>
            <w:vAlign w:val="center"/>
          </w:tcPr>
          <w:p w:rsidR="00CB7CEA" w:rsidRPr="00DE3C88" w:rsidRDefault="00AB4EB5">
            <w:pPr>
              <w:jc w:val="center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1316" w:type="dxa"/>
            <w:tcBorders>
              <w:top w:val="double" w:sz="4" w:space="0" w:color="auto"/>
              <w:bottom w:val="nil"/>
            </w:tcBorders>
            <w:vAlign w:val="center"/>
          </w:tcPr>
          <w:p w:rsidR="00CB7CEA" w:rsidRPr="00DE3C88" w:rsidRDefault="00AB4EB5">
            <w:pPr>
              <w:jc w:val="center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1525" w:type="dxa"/>
            <w:tcBorders>
              <w:top w:val="double" w:sz="4" w:space="0" w:color="auto"/>
              <w:bottom w:val="nil"/>
            </w:tcBorders>
          </w:tcPr>
          <w:p w:rsidR="00CB7CEA" w:rsidRPr="00DE3C88" w:rsidRDefault="00AB4EB5">
            <w:pPr>
              <w:jc w:val="center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1316" w:type="dxa"/>
            <w:tcBorders>
              <w:top w:val="double" w:sz="4" w:space="0" w:color="auto"/>
              <w:bottom w:val="nil"/>
            </w:tcBorders>
          </w:tcPr>
          <w:p w:rsidR="00CB7CEA" w:rsidRPr="00DE3C88" w:rsidRDefault="00AB4EB5">
            <w:pPr>
              <w:jc w:val="center"/>
              <w:rPr>
                <w:rFonts w:ascii="Calibri" w:hAnsi="Calibri"/>
                <w:b/>
                <w:sz w:val="4"/>
                <w:szCs w:val="4"/>
              </w:rPr>
            </w:pPr>
          </w:p>
        </w:tc>
      </w:tr>
      <w:tr w:rsidR="00F209BE" w:rsidRPr="00C2652B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80"/>
        </w:trPr>
        <w:tc>
          <w:tcPr>
            <w:tcW w:w="1188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center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center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 xml:space="preserve"> 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ENTRATE DA RIDUZIONE DI ATTIVITA' FINANZIARIE</w:t>
            </w:r>
          </w:p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 xml:space="preserve"> 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 xml:space="preserve"> 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 xml:space="preserve"> 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 xml:space="preserve"> </w:t>
            </w:r>
          </w:p>
        </w:tc>
      </w:tr>
      <w:tr w:rsidR="00F209BE" w:rsidRPr="00C2652B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80"/>
        </w:trPr>
        <w:tc>
          <w:tcPr>
            <w:tcW w:w="1188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center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center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5030000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Tipologia 300: RISCOSSIONE CREDITI DI MEDIO-LUNGO TERMINE</w:t>
            </w:r>
          </w:p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0,00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0,00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0,00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0,00</w:t>
            </w:r>
          </w:p>
        </w:tc>
      </w:tr>
      <w:tr w:rsidR="0059296C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188" w:type="dxa"/>
            <w:tcBorders>
              <w:top w:val="nil"/>
              <w:bottom w:val="nil"/>
            </w:tcBorders>
          </w:tcPr>
          <w:p w:rsidR="0059296C" w:rsidRDefault="00AB4EB5">
            <w:pPr>
              <w:jc w:val="center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5030600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59296C" w:rsidRDefault="00AB4EB5">
            <w:pPr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RISCOSSIONE CREDITI DI MEDIO-LUNGO TERMINE A TASSO NON AGEVOLATO DA AMMINISTRAZIONE PUBBLICHE</w:t>
            </w: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</w:tr>
      <w:tr w:rsidR="00F209BE" w:rsidRPr="00C2652B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80"/>
        </w:trPr>
        <w:tc>
          <w:tcPr>
            <w:tcW w:w="1188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center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center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5000000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TOTALE TITOLO 5</w:t>
            </w:r>
          </w:p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0,00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0,00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0,00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0,00</w:t>
            </w:r>
          </w:p>
        </w:tc>
      </w:tr>
      <w:tr w:rsidR="00EA52FC" w:rsidRPr="00B92435">
        <w:tblPrEx>
          <w:tblBorders>
            <w:top w:val="none" w:sz="0" w:space="0" w:color="auto"/>
          </w:tblBorders>
        </w:tblPrEx>
        <w:trPr>
          <w:trHeight w:val="80"/>
        </w:trPr>
        <w:tc>
          <w:tcPr>
            <w:tcW w:w="1188" w:type="dxa"/>
            <w:tcBorders>
              <w:top w:val="nil"/>
              <w:bottom w:val="double" w:sz="4" w:space="0" w:color="auto"/>
            </w:tcBorders>
            <w:vAlign w:val="center"/>
          </w:tcPr>
          <w:p w:rsidR="00EA52FC" w:rsidRPr="00B92435" w:rsidRDefault="00AB4EB5">
            <w:pPr>
              <w:jc w:val="center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6120" w:type="dxa"/>
            <w:tcBorders>
              <w:top w:val="nil"/>
              <w:bottom w:val="double" w:sz="4" w:space="0" w:color="auto"/>
            </w:tcBorders>
            <w:vAlign w:val="center"/>
          </w:tcPr>
          <w:p w:rsidR="00EA52FC" w:rsidRPr="00B92435" w:rsidRDefault="00AB4EB5">
            <w:pPr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521" w:type="dxa"/>
            <w:tcBorders>
              <w:top w:val="nil"/>
              <w:bottom w:val="double" w:sz="4" w:space="0" w:color="auto"/>
            </w:tcBorders>
            <w:vAlign w:val="center"/>
          </w:tcPr>
          <w:p w:rsidR="00EA52FC" w:rsidRPr="00B92435" w:rsidRDefault="00AB4EB5">
            <w:pPr>
              <w:jc w:val="right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316" w:type="dxa"/>
            <w:tcBorders>
              <w:top w:val="nil"/>
              <w:bottom w:val="double" w:sz="4" w:space="0" w:color="auto"/>
            </w:tcBorders>
            <w:vAlign w:val="center"/>
          </w:tcPr>
          <w:p w:rsidR="00EA52FC" w:rsidRPr="00B92435" w:rsidRDefault="00AB4EB5">
            <w:pPr>
              <w:jc w:val="right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525" w:type="dxa"/>
            <w:tcBorders>
              <w:top w:val="nil"/>
              <w:bottom w:val="double" w:sz="4" w:space="0" w:color="auto"/>
            </w:tcBorders>
          </w:tcPr>
          <w:p w:rsidR="00EA52FC" w:rsidRPr="00B92435" w:rsidRDefault="00AB4EB5">
            <w:pPr>
              <w:jc w:val="right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316" w:type="dxa"/>
            <w:tcBorders>
              <w:top w:val="nil"/>
              <w:bottom w:val="double" w:sz="4" w:space="0" w:color="auto"/>
            </w:tcBorders>
          </w:tcPr>
          <w:p w:rsidR="00EA52FC" w:rsidRPr="00B92435" w:rsidRDefault="00AB4EB5">
            <w:pPr>
              <w:jc w:val="right"/>
              <w:rPr>
                <w:rFonts w:ascii="Calibri" w:hAnsi="Calibri"/>
                <w:b/>
                <w:sz w:val="2"/>
                <w:szCs w:val="2"/>
              </w:rPr>
            </w:pPr>
          </w:p>
        </w:tc>
      </w:tr>
    </w:tbl>
    <w:p w:rsidR="0050780E" w:rsidRDefault="00AB4EB5" w:rsidP="0050780E">
      <w:pPr>
        <w:rPr>
          <w:sz w:val="2"/>
          <w:u w:val="single"/>
        </w:rPr>
      </w:pPr>
      <w:r>
        <w:rPr>
          <w:sz w:val="20"/>
        </w:rPr>
        <w:br w:type="page"/>
      </w:r>
    </w:p>
    <w:tbl>
      <w:tblPr>
        <w:tblStyle w:val="Grigliatabella"/>
        <w:tblW w:w="0" w:type="auto"/>
        <w:tblInd w:w="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6120"/>
        <w:gridCol w:w="1521"/>
        <w:gridCol w:w="1316"/>
        <w:gridCol w:w="1525"/>
        <w:gridCol w:w="1316"/>
      </w:tblGrid>
      <w:tr w:rsidR="00CB7CEA">
        <w:trPr>
          <w:cantSplit/>
          <w:trHeight w:val="315"/>
          <w:tblHeader/>
        </w:trPr>
        <w:tc>
          <w:tcPr>
            <w:tcW w:w="1188" w:type="dxa"/>
            <w:vMerge w:val="restart"/>
            <w:tcBorders>
              <w:top w:val="double" w:sz="4" w:space="0" w:color="auto"/>
            </w:tcBorders>
            <w:vAlign w:val="center"/>
          </w:tcPr>
          <w:p w:rsidR="00CB7CEA" w:rsidRDefault="00AB4EB5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sz w:val="16"/>
                <w:szCs w:val="16"/>
              </w:rPr>
              <w:t>TITOLO</w:t>
            </w:r>
          </w:p>
          <w:p w:rsidR="00CB7CEA" w:rsidRDefault="00AB4EB5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sz w:val="16"/>
                <w:szCs w:val="16"/>
              </w:rPr>
              <w:t>TIPOLOGIA</w:t>
            </w:r>
          </w:p>
          <w:p w:rsidR="00CB7CEA" w:rsidRDefault="00AB4EB5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sz w:val="16"/>
                <w:szCs w:val="16"/>
              </w:rPr>
              <w:t>CATEGORIA</w:t>
            </w:r>
          </w:p>
        </w:tc>
        <w:tc>
          <w:tcPr>
            <w:tcW w:w="6120" w:type="dxa"/>
            <w:vMerge w:val="restart"/>
            <w:tcBorders>
              <w:top w:val="double" w:sz="4" w:space="0" w:color="auto"/>
            </w:tcBorders>
            <w:vAlign w:val="center"/>
          </w:tcPr>
          <w:p w:rsidR="00CB7CEA" w:rsidRDefault="00AB4EB5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sz w:val="16"/>
                <w:szCs w:val="16"/>
              </w:rPr>
              <w:t>DENOMINAZIONE</w:t>
            </w:r>
          </w:p>
        </w:tc>
        <w:tc>
          <w:tcPr>
            <w:tcW w:w="2837" w:type="dxa"/>
            <w:gridSpan w:val="2"/>
            <w:tcBorders>
              <w:top w:val="double" w:sz="4" w:space="0" w:color="auto"/>
            </w:tcBorders>
            <w:vAlign w:val="center"/>
          </w:tcPr>
          <w:p w:rsidR="00CB7CEA" w:rsidRDefault="00AB4EB5" w:rsidP="003B16C3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TOTALE</w:t>
            </w:r>
          </w:p>
        </w:tc>
        <w:tc>
          <w:tcPr>
            <w:tcW w:w="2841" w:type="dxa"/>
            <w:gridSpan w:val="2"/>
            <w:tcBorders>
              <w:top w:val="double" w:sz="4" w:space="0" w:color="auto"/>
            </w:tcBorders>
            <w:vAlign w:val="center"/>
          </w:tcPr>
          <w:p w:rsidR="00CB7CEA" w:rsidRDefault="00AB4EB5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RISCOSSIONI</w:t>
            </w:r>
          </w:p>
        </w:tc>
      </w:tr>
      <w:tr w:rsidR="00CB7CEA">
        <w:trPr>
          <w:cantSplit/>
          <w:trHeight w:val="945"/>
          <w:tblHeader/>
        </w:trPr>
        <w:tc>
          <w:tcPr>
            <w:tcW w:w="1188" w:type="dxa"/>
            <w:vMerge/>
            <w:tcBorders>
              <w:bottom w:val="single" w:sz="4" w:space="0" w:color="auto"/>
            </w:tcBorders>
            <w:vAlign w:val="center"/>
          </w:tcPr>
          <w:p w:rsidR="00CB7CEA" w:rsidRDefault="00AB4EB5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</w:p>
        </w:tc>
        <w:tc>
          <w:tcPr>
            <w:tcW w:w="6120" w:type="dxa"/>
            <w:vMerge/>
            <w:tcBorders>
              <w:bottom w:val="single" w:sz="4" w:space="0" w:color="auto"/>
            </w:tcBorders>
            <w:vAlign w:val="center"/>
          </w:tcPr>
          <w:p w:rsidR="00CB7CEA" w:rsidRDefault="00AB4EB5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center"/>
          </w:tcPr>
          <w:p w:rsidR="00CB7CEA" w:rsidRDefault="00AB4EB5" w:rsidP="003B16C3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ACCERTAMENTI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vAlign w:val="center"/>
          </w:tcPr>
          <w:p w:rsidR="00CB7CEA" w:rsidRDefault="00AB4EB5" w:rsidP="00CB7CEA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di cui entrate</w:t>
            </w:r>
          </w:p>
          <w:p w:rsidR="00CB7CEA" w:rsidRDefault="00AB4EB5" w:rsidP="00CB7CEA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non ricorrenti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vAlign w:val="center"/>
          </w:tcPr>
          <w:p w:rsidR="00CB7CEA" w:rsidRDefault="00AB4EB5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in c/competenza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vAlign w:val="center"/>
          </w:tcPr>
          <w:p w:rsidR="00CB7CEA" w:rsidRDefault="00AB4EB5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in c/residui</w:t>
            </w:r>
          </w:p>
        </w:tc>
      </w:tr>
      <w:tr w:rsidR="00CB7CEA" w:rsidRPr="00DE3C88">
        <w:trPr>
          <w:cantSplit/>
          <w:trHeight w:val="120"/>
          <w:tblHeader/>
        </w:trPr>
        <w:tc>
          <w:tcPr>
            <w:tcW w:w="1188" w:type="dxa"/>
            <w:tcBorders>
              <w:top w:val="double" w:sz="4" w:space="0" w:color="auto"/>
              <w:bottom w:val="nil"/>
            </w:tcBorders>
            <w:vAlign w:val="center"/>
          </w:tcPr>
          <w:p w:rsidR="00CB7CEA" w:rsidRPr="00DE3C88" w:rsidRDefault="00AB4EB5">
            <w:pPr>
              <w:rPr>
                <w:rFonts w:ascii="Calibri" w:hAnsi="Calibri" w:cs="Estrangelo Edessa"/>
                <w:b/>
                <w:sz w:val="4"/>
                <w:szCs w:val="4"/>
              </w:rPr>
            </w:pPr>
          </w:p>
        </w:tc>
        <w:tc>
          <w:tcPr>
            <w:tcW w:w="6120" w:type="dxa"/>
            <w:tcBorders>
              <w:top w:val="double" w:sz="4" w:space="0" w:color="auto"/>
              <w:bottom w:val="nil"/>
            </w:tcBorders>
            <w:vAlign w:val="center"/>
          </w:tcPr>
          <w:p w:rsidR="00CB7CEA" w:rsidRPr="00DE3C88" w:rsidRDefault="00AB4EB5">
            <w:pPr>
              <w:rPr>
                <w:rFonts w:ascii="Calibri" w:hAnsi="Calibri" w:cs="Estrangelo Edessa"/>
                <w:b/>
                <w:sz w:val="4"/>
                <w:szCs w:val="4"/>
              </w:rPr>
            </w:pPr>
          </w:p>
        </w:tc>
        <w:tc>
          <w:tcPr>
            <w:tcW w:w="1521" w:type="dxa"/>
            <w:tcBorders>
              <w:top w:val="double" w:sz="4" w:space="0" w:color="auto"/>
              <w:bottom w:val="nil"/>
            </w:tcBorders>
            <w:vAlign w:val="center"/>
          </w:tcPr>
          <w:p w:rsidR="00CB7CEA" w:rsidRPr="00DE3C88" w:rsidRDefault="00AB4EB5">
            <w:pPr>
              <w:jc w:val="center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1316" w:type="dxa"/>
            <w:tcBorders>
              <w:top w:val="double" w:sz="4" w:space="0" w:color="auto"/>
              <w:bottom w:val="nil"/>
            </w:tcBorders>
            <w:vAlign w:val="center"/>
          </w:tcPr>
          <w:p w:rsidR="00CB7CEA" w:rsidRPr="00DE3C88" w:rsidRDefault="00AB4EB5">
            <w:pPr>
              <w:jc w:val="center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1525" w:type="dxa"/>
            <w:tcBorders>
              <w:top w:val="double" w:sz="4" w:space="0" w:color="auto"/>
              <w:bottom w:val="nil"/>
            </w:tcBorders>
          </w:tcPr>
          <w:p w:rsidR="00CB7CEA" w:rsidRPr="00DE3C88" w:rsidRDefault="00AB4EB5">
            <w:pPr>
              <w:jc w:val="center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1316" w:type="dxa"/>
            <w:tcBorders>
              <w:top w:val="double" w:sz="4" w:space="0" w:color="auto"/>
              <w:bottom w:val="nil"/>
            </w:tcBorders>
          </w:tcPr>
          <w:p w:rsidR="00CB7CEA" w:rsidRPr="00DE3C88" w:rsidRDefault="00AB4EB5">
            <w:pPr>
              <w:jc w:val="center"/>
              <w:rPr>
                <w:rFonts w:ascii="Calibri" w:hAnsi="Calibri"/>
                <w:b/>
                <w:sz w:val="4"/>
                <w:szCs w:val="4"/>
              </w:rPr>
            </w:pPr>
          </w:p>
        </w:tc>
      </w:tr>
      <w:tr w:rsidR="00F209BE" w:rsidRPr="00C2652B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80"/>
        </w:trPr>
        <w:tc>
          <w:tcPr>
            <w:tcW w:w="1188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center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center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 xml:space="preserve"> 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ACCENSIONE PRESTITI</w:t>
            </w:r>
          </w:p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 xml:space="preserve"> 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 xml:space="preserve"> 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 xml:space="preserve"> 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 xml:space="preserve"> </w:t>
            </w:r>
          </w:p>
        </w:tc>
      </w:tr>
      <w:tr w:rsidR="00F209BE" w:rsidRPr="00C2652B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80"/>
        </w:trPr>
        <w:tc>
          <w:tcPr>
            <w:tcW w:w="1188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center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center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6000000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TOTALE TITOLO 6</w:t>
            </w:r>
          </w:p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0,00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0,00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0,00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0,00</w:t>
            </w:r>
          </w:p>
        </w:tc>
      </w:tr>
      <w:tr w:rsidR="00EA52FC" w:rsidRPr="00B92435">
        <w:tblPrEx>
          <w:tblBorders>
            <w:top w:val="none" w:sz="0" w:space="0" w:color="auto"/>
          </w:tblBorders>
        </w:tblPrEx>
        <w:trPr>
          <w:trHeight w:val="80"/>
        </w:trPr>
        <w:tc>
          <w:tcPr>
            <w:tcW w:w="1188" w:type="dxa"/>
            <w:tcBorders>
              <w:top w:val="nil"/>
              <w:bottom w:val="double" w:sz="4" w:space="0" w:color="auto"/>
            </w:tcBorders>
            <w:vAlign w:val="center"/>
          </w:tcPr>
          <w:p w:rsidR="00EA52FC" w:rsidRPr="00B92435" w:rsidRDefault="00AB4EB5">
            <w:pPr>
              <w:jc w:val="center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6120" w:type="dxa"/>
            <w:tcBorders>
              <w:top w:val="nil"/>
              <w:bottom w:val="double" w:sz="4" w:space="0" w:color="auto"/>
            </w:tcBorders>
            <w:vAlign w:val="center"/>
          </w:tcPr>
          <w:p w:rsidR="00EA52FC" w:rsidRPr="00B92435" w:rsidRDefault="00AB4EB5">
            <w:pPr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521" w:type="dxa"/>
            <w:tcBorders>
              <w:top w:val="nil"/>
              <w:bottom w:val="double" w:sz="4" w:space="0" w:color="auto"/>
            </w:tcBorders>
            <w:vAlign w:val="center"/>
          </w:tcPr>
          <w:p w:rsidR="00EA52FC" w:rsidRPr="00B92435" w:rsidRDefault="00AB4EB5">
            <w:pPr>
              <w:jc w:val="right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316" w:type="dxa"/>
            <w:tcBorders>
              <w:top w:val="nil"/>
              <w:bottom w:val="double" w:sz="4" w:space="0" w:color="auto"/>
            </w:tcBorders>
            <w:vAlign w:val="center"/>
          </w:tcPr>
          <w:p w:rsidR="00EA52FC" w:rsidRPr="00B92435" w:rsidRDefault="00AB4EB5">
            <w:pPr>
              <w:jc w:val="right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525" w:type="dxa"/>
            <w:tcBorders>
              <w:top w:val="nil"/>
              <w:bottom w:val="double" w:sz="4" w:space="0" w:color="auto"/>
            </w:tcBorders>
          </w:tcPr>
          <w:p w:rsidR="00EA52FC" w:rsidRPr="00B92435" w:rsidRDefault="00AB4EB5">
            <w:pPr>
              <w:jc w:val="right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316" w:type="dxa"/>
            <w:tcBorders>
              <w:top w:val="nil"/>
              <w:bottom w:val="double" w:sz="4" w:space="0" w:color="auto"/>
            </w:tcBorders>
          </w:tcPr>
          <w:p w:rsidR="00EA52FC" w:rsidRPr="00B92435" w:rsidRDefault="00AB4EB5">
            <w:pPr>
              <w:jc w:val="right"/>
              <w:rPr>
                <w:rFonts w:ascii="Calibri" w:hAnsi="Calibri"/>
                <w:b/>
                <w:sz w:val="2"/>
                <w:szCs w:val="2"/>
              </w:rPr>
            </w:pPr>
          </w:p>
        </w:tc>
      </w:tr>
    </w:tbl>
    <w:p w:rsidR="0050780E" w:rsidRDefault="00AB4EB5" w:rsidP="0050780E">
      <w:pPr>
        <w:rPr>
          <w:sz w:val="2"/>
          <w:u w:val="single"/>
        </w:rPr>
      </w:pPr>
      <w:r>
        <w:rPr>
          <w:sz w:val="20"/>
        </w:rPr>
        <w:br w:type="page"/>
      </w:r>
    </w:p>
    <w:tbl>
      <w:tblPr>
        <w:tblStyle w:val="Grigliatabella"/>
        <w:tblW w:w="0" w:type="auto"/>
        <w:tblInd w:w="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6120"/>
        <w:gridCol w:w="1521"/>
        <w:gridCol w:w="1316"/>
        <w:gridCol w:w="1525"/>
        <w:gridCol w:w="1316"/>
      </w:tblGrid>
      <w:tr w:rsidR="00CB7CEA">
        <w:trPr>
          <w:cantSplit/>
          <w:trHeight w:val="315"/>
          <w:tblHeader/>
        </w:trPr>
        <w:tc>
          <w:tcPr>
            <w:tcW w:w="1188" w:type="dxa"/>
            <w:vMerge w:val="restart"/>
            <w:tcBorders>
              <w:top w:val="double" w:sz="4" w:space="0" w:color="auto"/>
            </w:tcBorders>
            <w:vAlign w:val="center"/>
          </w:tcPr>
          <w:p w:rsidR="00CB7CEA" w:rsidRDefault="00AB4EB5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sz w:val="16"/>
                <w:szCs w:val="16"/>
              </w:rPr>
              <w:t>TITOLO</w:t>
            </w:r>
          </w:p>
          <w:p w:rsidR="00CB7CEA" w:rsidRDefault="00AB4EB5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sz w:val="16"/>
                <w:szCs w:val="16"/>
              </w:rPr>
              <w:t>TIPOLOGIA</w:t>
            </w:r>
          </w:p>
          <w:p w:rsidR="00CB7CEA" w:rsidRDefault="00AB4EB5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sz w:val="16"/>
                <w:szCs w:val="16"/>
              </w:rPr>
              <w:t>CATEGORIA</w:t>
            </w:r>
          </w:p>
        </w:tc>
        <w:tc>
          <w:tcPr>
            <w:tcW w:w="6120" w:type="dxa"/>
            <w:vMerge w:val="restart"/>
            <w:tcBorders>
              <w:top w:val="double" w:sz="4" w:space="0" w:color="auto"/>
            </w:tcBorders>
            <w:vAlign w:val="center"/>
          </w:tcPr>
          <w:p w:rsidR="00CB7CEA" w:rsidRDefault="00AB4EB5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sz w:val="16"/>
                <w:szCs w:val="16"/>
              </w:rPr>
              <w:t>DENOMINAZIONE</w:t>
            </w:r>
          </w:p>
        </w:tc>
        <w:tc>
          <w:tcPr>
            <w:tcW w:w="2837" w:type="dxa"/>
            <w:gridSpan w:val="2"/>
            <w:tcBorders>
              <w:top w:val="double" w:sz="4" w:space="0" w:color="auto"/>
            </w:tcBorders>
            <w:vAlign w:val="center"/>
          </w:tcPr>
          <w:p w:rsidR="00CB7CEA" w:rsidRDefault="00AB4EB5" w:rsidP="003B16C3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TOTALE</w:t>
            </w:r>
          </w:p>
        </w:tc>
        <w:tc>
          <w:tcPr>
            <w:tcW w:w="2841" w:type="dxa"/>
            <w:gridSpan w:val="2"/>
            <w:tcBorders>
              <w:top w:val="double" w:sz="4" w:space="0" w:color="auto"/>
            </w:tcBorders>
            <w:vAlign w:val="center"/>
          </w:tcPr>
          <w:p w:rsidR="00CB7CEA" w:rsidRDefault="00AB4EB5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RISCOSSIONI</w:t>
            </w:r>
          </w:p>
        </w:tc>
      </w:tr>
      <w:tr w:rsidR="00CB7CEA">
        <w:trPr>
          <w:cantSplit/>
          <w:trHeight w:val="945"/>
          <w:tblHeader/>
        </w:trPr>
        <w:tc>
          <w:tcPr>
            <w:tcW w:w="1188" w:type="dxa"/>
            <w:vMerge/>
            <w:tcBorders>
              <w:bottom w:val="single" w:sz="4" w:space="0" w:color="auto"/>
            </w:tcBorders>
            <w:vAlign w:val="center"/>
          </w:tcPr>
          <w:p w:rsidR="00CB7CEA" w:rsidRDefault="00AB4EB5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</w:p>
        </w:tc>
        <w:tc>
          <w:tcPr>
            <w:tcW w:w="6120" w:type="dxa"/>
            <w:vMerge/>
            <w:tcBorders>
              <w:bottom w:val="single" w:sz="4" w:space="0" w:color="auto"/>
            </w:tcBorders>
            <w:vAlign w:val="center"/>
          </w:tcPr>
          <w:p w:rsidR="00CB7CEA" w:rsidRDefault="00AB4EB5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center"/>
          </w:tcPr>
          <w:p w:rsidR="00CB7CEA" w:rsidRDefault="00AB4EB5" w:rsidP="003B16C3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ACCERTAMENTI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vAlign w:val="center"/>
          </w:tcPr>
          <w:p w:rsidR="00CB7CEA" w:rsidRDefault="00AB4EB5" w:rsidP="00CB7CEA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di cui entrate</w:t>
            </w:r>
          </w:p>
          <w:p w:rsidR="00CB7CEA" w:rsidRDefault="00AB4EB5" w:rsidP="00CB7CEA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non ricorrenti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vAlign w:val="center"/>
          </w:tcPr>
          <w:p w:rsidR="00CB7CEA" w:rsidRDefault="00AB4EB5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in c/competenza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vAlign w:val="center"/>
          </w:tcPr>
          <w:p w:rsidR="00CB7CEA" w:rsidRDefault="00AB4EB5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in c/residui</w:t>
            </w:r>
          </w:p>
        </w:tc>
      </w:tr>
      <w:tr w:rsidR="00CB7CEA" w:rsidRPr="00DE3C88">
        <w:trPr>
          <w:cantSplit/>
          <w:trHeight w:val="120"/>
          <w:tblHeader/>
        </w:trPr>
        <w:tc>
          <w:tcPr>
            <w:tcW w:w="1188" w:type="dxa"/>
            <w:tcBorders>
              <w:top w:val="double" w:sz="4" w:space="0" w:color="auto"/>
              <w:bottom w:val="nil"/>
            </w:tcBorders>
            <w:vAlign w:val="center"/>
          </w:tcPr>
          <w:p w:rsidR="00CB7CEA" w:rsidRPr="00DE3C88" w:rsidRDefault="00AB4EB5">
            <w:pPr>
              <w:rPr>
                <w:rFonts w:ascii="Calibri" w:hAnsi="Calibri" w:cs="Estrangelo Edessa"/>
                <w:b/>
                <w:sz w:val="4"/>
                <w:szCs w:val="4"/>
              </w:rPr>
            </w:pPr>
          </w:p>
        </w:tc>
        <w:tc>
          <w:tcPr>
            <w:tcW w:w="6120" w:type="dxa"/>
            <w:tcBorders>
              <w:top w:val="double" w:sz="4" w:space="0" w:color="auto"/>
              <w:bottom w:val="nil"/>
            </w:tcBorders>
            <w:vAlign w:val="center"/>
          </w:tcPr>
          <w:p w:rsidR="00CB7CEA" w:rsidRPr="00DE3C88" w:rsidRDefault="00AB4EB5">
            <w:pPr>
              <w:rPr>
                <w:rFonts w:ascii="Calibri" w:hAnsi="Calibri" w:cs="Estrangelo Edessa"/>
                <w:b/>
                <w:sz w:val="4"/>
                <w:szCs w:val="4"/>
              </w:rPr>
            </w:pPr>
          </w:p>
        </w:tc>
        <w:tc>
          <w:tcPr>
            <w:tcW w:w="1521" w:type="dxa"/>
            <w:tcBorders>
              <w:top w:val="double" w:sz="4" w:space="0" w:color="auto"/>
              <w:bottom w:val="nil"/>
            </w:tcBorders>
            <w:vAlign w:val="center"/>
          </w:tcPr>
          <w:p w:rsidR="00CB7CEA" w:rsidRPr="00DE3C88" w:rsidRDefault="00AB4EB5">
            <w:pPr>
              <w:jc w:val="center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1316" w:type="dxa"/>
            <w:tcBorders>
              <w:top w:val="double" w:sz="4" w:space="0" w:color="auto"/>
              <w:bottom w:val="nil"/>
            </w:tcBorders>
            <w:vAlign w:val="center"/>
          </w:tcPr>
          <w:p w:rsidR="00CB7CEA" w:rsidRPr="00DE3C88" w:rsidRDefault="00AB4EB5">
            <w:pPr>
              <w:jc w:val="center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1525" w:type="dxa"/>
            <w:tcBorders>
              <w:top w:val="double" w:sz="4" w:space="0" w:color="auto"/>
              <w:bottom w:val="nil"/>
            </w:tcBorders>
          </w:tcPr>
          <w:p w:rsidR="00CB7CEA" w:rsidRPr="00DE3C88" w:rsidRDefault="00AB4EB5">
            <w:pPr>
              <w:jc w:val="center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1316" w:type="dxa"/>
            <w:tcBorders>
              <w:top w:val="double" w:sz="4" w:space="0" w:color="auto"/>
              <w:bottom w:val="nil"/>
            </w:tcBorders>
          </w:tcPr>
          <w:p w:rsidR="00CB7CEA" w:rsidRPr="00DE3C88" w:rsidRDefault="00AB4EB5">
            <w:pPr>
              <w:jc w:val="center"/>
              <w:rPr>
                <w:rFonts w:ascii="Calibri" w:hAnsi="Calibri"/>
                <w:b/>
                <w:sz w:val="4"/>
                <w:szCs w:val="4"/>
              </w:rPr>
            </w:pPr>
          </w:p>
        </w:tc>
      </w:tr>
      <w:tr w:rsidR="00F209BE" w:rsidRPr="00C2652B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80"/>
        </w:trPr>
        <w:tc>
          <w:tcPr>
            <w:tcW w:w="1188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center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center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 xml:space="preserve"> 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ANTICIPAZIONI DA ISTITUTO TESORIERE/CASSIERE</w:t>
            </w:r>
          </w:p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 xml:space="preserve"> 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 xml:space="preserve"> 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 xml:space="preserve"> 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 xml:space="preserve"> </w:t>
            </w:r>
          </w:p>
        </w:tc>
      </w:tr>
      <w:tr w:rsidR="00F209BE" w:rsidRPr="00C2652B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80"/>
        </w:trPr>
        <w:tc>
          <w:tcPr>
            <w:tcW w:w="1188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center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center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7000000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TOTALE TITOLO 7</w:t>
            </w:r>
          </w:p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0,00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0,00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0,00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0,00</w:t>
            </w:r>
          </w:p>
        </w:tc>
      </w:tr>
      <w:tr w:rsidR="00EA52FC" w:rsidRPr="00B92435">
        <w:tblPrEx>
          <w:tblBorders>
            <w:top w:val="none" w:sz="0" w:space="0" w:color="auto"/>
          </w:tblBorders>
        </w:tblPrEx>
        <w:trPr>
          <w:trHeight w:val="80"/>
        </w:trPr>
        <w:tc>
          <w:tcPr>
            <w:tcW w:w="1188" w:type="dxa"/>
            <w:tcBorders>
              <w:top w:val="nil"/>
              <w:bottom w:val="double" w:sz="4" w:space="0" w:color="auto"/>
            </w:tcBorders>
            <w:vAlign w:val="center"/>
          </w:tcPr>
          <w:p w:rsidR="00EA52FC" w:rsidRPr="00B92435" w:rsidRDefault="00AB4EB5">
            <w:pPr>
              <w:jc w:val="center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6120" w:type="dxa"/>
            <w:tcBorders>
              <w:top w:val="nil"/>
              <w:bottom w:val="double" w:sz="4" w:space="0" w:color="auto"/>
            </w:tcBorders>
            <w:vAlign w:val="center"/>
          </w:tcPr>
          <w:p w:rsidR="00EA52FC" w:rsidRPr="00B92435" w:rsidRDefault="00AB4EB5">
            <w:pPr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521" w:type="dxa"/>
            <w:tcBorders>
              <w:top w:val="nil"/>
              <w:bottom w:val="double" w:sz="4" w:space="0" w:color="auto"/>
            </w:tcBorders>
            <w:vAlign w:val="center"/>
          </w:tcPr>
          <w:p w:rsidR="00EA52FC" w:rsidRPr="00B92435" w:rsidRDefault="00AB4EB5">
            <w:pPr>
              <w:jc w:val="right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316" w:type="dxa"/>
            <w:tcBorders>
              <w:top w:val="nil"/>
              <w:bottom w:val="double" w:sz="4" w:space="0" w:color="auto"/>
            </w:tcBorders>
            <w:vAlign w:val="center"/>
          </w:tcPr>
          <w:p w:rsidR="00EA52FC" w:rsidRPr="00B92435" w:rsidRDefault="00AB4EB5">
            <w:pPr>
              <w:jc w:val="right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525" w:type="dxa"/>
            <w:tcBorders>
              <w:top w:val="nil"/>
              <w:bottom w:val="double" w:sz="4" w:space="0" w:color="auto"/>
            </w:tcBorders>
          </w:tcPr>
          <w:p w:rsidR="00EA52FC" w:rsidRPr="00B92435" w:rsidRDefault="00AB4EB5">
            <w:pPr>
              <w:jc w:val="right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316" w:type="dxa"/>
            <w:tcBorders>
              <w:top w:val="nil"/>
              <w:bottom w:val="double" w:sz="4" w:space="0" w:color="auto"/>
            </w:tcBorders>
          </w:tcPr>
          <w:p w:rsidR="00EA52FC" w:rsidRPr="00B92435" w:rsidRDefault="00AB4EB5">
            <w:pPr>
              <w:jc w:val="right"/>
              <w:rPr>
                <w:rFonts w:ascii="Calibri" w:hAnsi="Calibri"/>
                <w:b/>
                <w:sz w:val="2"/>
                <w:szCs w:val="2"/>
              </w:rPr>
            </w:pPr>
          </w:p>
        </w:tc>
      </w:tr>
      <w:tr w:rsidR="00F209BE" w:rsidRPr="00C2652B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80"/>
        </w:trPr>
        <w:tc>
          <w:tcPr>
            <w:tcW w:w="1188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center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center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 xml:space="preserve"> 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ENTRATE PER CONTO TERZI E PARTITE DI GIRO</w:t>
            </w:r>
          </w:p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 xml:space="preserve"> 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 xml:space="preserve"> 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 xml:space="preserve"> 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 xml:space="preserve"> </w:t>
            </w:r>
          </w:p>
        </w:tc>
      </w:tr>
      <w:tr w:rsidR="00F209BE" w:rsidRPr="00C2652B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80"/>
        </w:trPr>
        <w:tc>
          <w:tcPr>
            <w:tcW w:w="1188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center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center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9010000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Tipologia 100: ENTRATE PER PARTITE DI GIRO</w:t>
            </w:r>
          </w:p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272.298,66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0,00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270.298,63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2.000,00</w:t>
            </w:r>
          </w:p>
        </w:tc>
      </w:tr>
      <w:tr w:rsidR="0059296C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188" w:type="dxa"/>
            <w:tcBorders>
              <w:top w:val="nil"/>
              <w:bottom w:val="nil"/>
            </w:tcBorders>
          </w:tcPr>
          <w:p w:rsidR="0059296C" w:rsidRDefault="00AB4EB5">
            <w:pPr>
              <w:jc w:val="center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9010100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59296C" w:rsidRDefault="00AB4EB5">
            <w:pPr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ALTRE RITENUTE</w:t>
            </w: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157.029,16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157.029,16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</w:tr>
      <w:tr w:rsidR="0059296C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188" w:type="dxa"/>
            <w:tcBorders>
              <w:top w:val="nil"/>
              <w:bottom w:val="nil"/>
            </w:tcBorders>
          </w:tcPr>
          <w:p w:rsidR="0059296C" w:rsidRDefault="00AB4EB5">
            <w:pPr>
              <w:jc w:val="center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9010200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59296C" w:rsidRDefault="00AB4EB5">
            <w:pPr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RITENUTE SU REDDITI DA LAVORO DIPENDENTE</w:t>
            </w: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103.289,85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103.289,85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</w:tr>
      <w:tr w:rsidR="0059296C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188" w:type="dxa"/>
            <w:tcBorders>
              <w:top w:val="nil"/>
              <w:bottom w:val="nil"/>
            </w:tcBorders>
          </w:tcPr>
          <w:p w:rsidR="0059296C" w:rsidRDefault="00AB4EB5">
            <w:pPr>
              <w:jc w:val="center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9010300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59296C" w:rsidRDefault="00AB4EB5">
            <w:pPr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RITENUTE SU REDDITI DA LAVORO AUTONOMO</w:t>
            </w: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3.979,65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3.979,62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</w:tr>
      <w:tr w:rsidR="0059296C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188" w:type="dxa"/>
            <w:tcBorders>
              <w:top w:val="nil"/>
              <w:bottom w:val="nil"/>
            </w:tcBorders>
          </w:tcPr>
          <w:p w:rsidR="0059296C" w:rsidRDefault="00AB4EB5">
            <w:pPr>
              <w:jc w:val="center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9019900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59296C" w:rsidRDefault="00AB4EB5">
            <w:pPr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ALTRE ENTRATE PER PARTITE DI GIRO</w:t>
            </w: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8.000,00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6.000,00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2.000,00</w:t>
            </w:r>
          </w:p>
        </w:tc>
      </w:tr>
      <w:tr w:rsidR="00F209BE" w:rsidRPr="00C2652B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80"/>
        </w:trPr>
        <w:tc>
          <w:tcPr>
            <w:tcW w:w="1188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center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center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9020000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Tipologia 200: ENTRATE PER CONTO TERZI</w:t>
            </w:r>
          </w:p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14.402,05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0,00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14.402,05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5.220,38</w:t>
            </w:r>
          </w:p>
        </w:tc>
      </w:tr>
      <w:tr w:rsidR="0059296C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188" w:type="dxa"/>
            <w:tcBorders>
              <w:top w:val="nil"/>
              <w:bottom w:val="nil"/>
            </w:tcBorders>
          </w:tcPr>
          <w:p w:rsidR="0059296C" w:rsidRDefault="00AB4EB5">
            <w:pPr>
              <w:jc w:val="center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9020100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59296C" w:rsidRDefault="00AB4EB5">
            <w:pPr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RIMBORSI PER ACQUISTO DI BENI E SERVIZI PER CONTO TERZI</w:t>
            </w: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4.755,46</w:t>
            </w:r>
          </w:p>
        </w:tc>
      </w:tr>
      <w:tr w:rsidR="0059296C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188" w:type="dxa"/>
            <w:tcBorders>
              <w:top w:val="nil"/>
              <w:bottom w:val="nil"/>
            </w:tcBorders>
          </w:tcPr>
          <w:p w:rsidR="0059296C" w:rsidRDefault="00AB4EB5">
            <w:pPr>
              <w:jc w:val="center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9020200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59296C" w:rsidRDefault="00AB4EB5">
            <w:pPr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TRASFERIMENTI DA AMMINISTRAZIONI PUBBLICHE PER OPERAZIONI CONTO TERZI</w:t>
            </w: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</w:tr>
      <w:tr w:rsidR="0059296C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188" w:type="dxa"/>
            <w:tcBorders>
              <w:top w:val="nil"/>
              <w:bottom w:val="nil"/>
            </w:tcBorders>
          </w:tcPr>
          <w:p w:rsidR="0059296C" w:rsidRDefault="00AB4EB5">
            <w:pPr>
              <w:jc w:val="center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9020400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59296C" w:rsidRDefault="00AB4EB5">
            <w:pPr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DEPOSITI DI/PRESSO TERZI</w:t>
            </w: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14.402,05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0,00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14.402,05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296C" w:rsidRDefault="00AB4EB5">
            <w:pPr>
              <w:jc w:val="right"/>
              <w:rPr>
                <w:rFonts w:ascii="Calibri" w:hAnsi="Calibri"/>
                <w:sz w:val="13"/>
                <w:szCs w:val="13"/>
              </w:rPr>
            </w:pPr>
            <w:r>
              <w:rPr>
                <w:rFonts w:ascii="Calibri" w:hAnsi="Calibri"/>
                <w:noProof/>
                <w:sz w:val="13"/>
                <w:szCs w:val="13"/>
              </w:rPr>
              <w:t>464,92</w:t>
            </w:r>
          </w:p>
        </w:tc>
      </w:tr>
      <w:tr w:rsidR="00F209BE" w:rsidRPr="00C2652B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80"/>
        </w:trPr>
        <w:tc>
          <w:tcPr>
            <w:tcW w:w="1188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center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center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9000000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TOTALE TITOLO 9</w:t>
            </w:r>
          </w:p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286.700,71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0,00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284.700,68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7.220,38</w:t>
            </w:r>
          </w:p>
        </w:tc>
      </w:tr>
      <w:tr w:rsidR="00EA52FC" w:rsidRPr="00B92435">
        <w:tblPrEx>
          <w:tblBorders>
            <w:top w:val="none" w:sz="0" w:space="0" w:color="auto"/>
          </w:tblBorders>
        </w:tblPrEx>
        <w:trPr>
          <w:trHeight w:val="80"/>
        </w:trPr>
        <w:tc>
          <w:tcPr>
            <w:tcW w:w="1188" w:type="dxa"/>
            <w:tcBorders>
              <w:top w:val="nil"/>
              <w:bottom w:val="double" w:sz="4" w:space="0" w:color="auto"/>
            </w:tcBorders>
            <w:vAlign w:val="center"/>
          </w:tcPr>
          <w:p w:rsidR="00EA52FC" w:rsidRPr="00B92435" w:rsidRDefault="00AB4EB5">
            <w:pPr>
              <w:jc w:val="center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6120" w:type="dxa"/>
            <w:tcBorders>
              <w:top w:val="nil"/>
              <w:bottom w:val="double" w:sz="4" w:space="0" w:color="auto"/>
            </w:tcBorders>
            <w:vAlign w:val="center"/>
          </w:tcPr>
          <w:p w:rsidR="00EA52FC" w:rsidRPr="00B92435" w:rsidRDefault="00AB4EB5">
            <w:pPr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521" w:type="dxa"/>
            <w:tcBorders>
              <w:top w:val="nil"/>
              <w:bottom w:val="double" w:sz="4" w:space="0" w:color="auto"/>
            </w:tcBorders>
            <w:vAlign w:val="center"/>
          </w:tcPr>
          <w:p w:rsidR="00EA52FC" w:rsidRPr="00B92435" w:rsidRDefault="00AB4EB5">
            <w:pPr>
              <w:jc w:val="right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316" w:type="dxa"/>
            <w:tcBorders>
              <w:top w:val="nil"/>
              <w:bottom w:val="double" w:sz="4" w:space="0" w:color="auto"/>
            </w:tcBorders>
            <w:vAlign w:val="center"/>
          </w:tcPr>
          <w:p w:rsidR="00EA52FC" w:rsidRPr="00B92435" w:rsidRDefault="00AB4EB5">
            <w:pPr>
              <w:jc w:val="right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525" w:type="dxa"/>
            <w:tcBorders>
              <w:top w:val="nil"/>
              <w:bottom w:val="double" w:sz="4" w:space="0" w:color="auto"/>
            </w:tcBorders>
          </w:tcPr>
          <w:p w:rsidR="00EA52FC" w:rsidRPr="00B92435" w:rsidRDefault="00AB4EB5">
            <w:pPr>
              <w:jc w:val="right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316" w:type="dxa"/>
            <w:tcBorders>
              <w:top w:val="nil"/>
              <w:bottom w:val="double" w:sz="4" w:space="0" w:color="auto"/>
            </w:tcBorders>
          </w:tcPr>
          <w:p w:rsidR="00EA52FC" w:rsidRPr="00B92435" w:rsidRDefault="00AB4EB5">
            <w:pPr>
              <w:jc w:val="right"/>
              <w:rPr>
                <w:rFonts w:ascii="Calibri" w:hAnsi="Calibri"/>
                <w:b/>
                <w:sz w:val="2"/>
                <w:szCs w:val="2"/>
              </w:rPr>
            </w:pPr>
          </w:p>
        </w:tc>
      </w:tr>
      <w:tr w:rsidR="00F209BE" w:rsidRPr="00C2652B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80"/>
        </w:trPr>
        <w:tc>
          <w:tcPr>
            <w:tcW w:w="1188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center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center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 xml:space="preserve"> </w:t>
            </w:r>
          </w:p>
        </w:tc>
        <w:tc>
          <w:tcPr>
            <w:tcW w:w="6120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TOTALE TITOLI</w:t>
            </w:r>
          </w:p>
          <w:p w:rsidR="00F209BE" w:rsidRPr="00E6618D" w:rsidRDefault="00AB4EB5">
            <w:pPr>
              <w:rPr>
                <w:rFonts w:ascii="Calibri" w:hAnsi="Calibri"/>
                <w:b/>
                <w:sz w:val="6"/>
                <w:szCs w:val="6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2.647.803,79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303.439,00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2.157.495,17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F209BE" w:rsidRPr="00E6618D" w:rsidRDefault="00AB4EB5" w:rsidP="00DD6838">
            <w:pPr>
              <w:jc w:val="right"/>
              <w:rPr>
                <w:rFonts w:ascii="Calibri" w:hAnsi="Calibri"/>
                <w:b/>
                <w:sz w:val="6"/>
                <w:szCs w:val="6"/>
              </w:rPr>
            </w:pPr>
          </w:p>
          <w:p w:rsidR="00F209BE" w:rsidRPr="00C2652B" w:rsidRDefault="00AB4EB5" w:rsidP="00DD6838">
            <w:pPr>
              <w:jc w:val="right"/>
              <w:rPr>
                <w:rFonts w:ascii="Calibri" w:hAnsi="Calibri"/>
                <w:b/>
                <w:sz w:val="13"/>
                <w:szCs w:val="13"/>
              </w:rPr>
            </w:pPr>
            <w:r>
              <w:rPr>
                <w:rFonts w:ascii="Calibri" w:hAnsi="Calibri"/>
                <w:b/>
                <w:noProof/>
                <w:sz w:val="13"/>
                <w:szCs w:val="13"/>
              </w:rPr>
              <w:t>611.917,68</w:t>
            </w:r>
          </w:p>
        </w:tc>
      </w:tr>
      <w:tr w:rsidR="00EA52FC" w:rsidRPr="00B92435">
        <w:tblPrEx>
          <w:tblBorders>
            <w:top w:val="none" w:sz="0" w:space="0" w:color="auto"/>
          </w:tblBorders>
        </w:tblPrEx>
        <w:trPr>
          <w:trHeight w:val="80"/>
        </w:trPr>
        <w:tc>
          <w:tcPr>
            <w:tcW w:w="1188" w:type="dxa"/>
            <w:tcBorders>
              <w:top w:val="nil"/>
              <w:bottom w:val="double" w:sz="4" w:space="0" w:color="auto"/>
            </w:tcBorders>
            <w:vAlign w:val="center"/>
          </w:tcPr>
          <w:p w:rsidR="00EA52FC" w:rsidRPr="00B92435" w:rsidRDefault="00AB4EB5">
            <w:pPr>
              <w:jc w:val="center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6120" w:type="dxa"/>
            <w:tcBorders>
              <w:top w:val="nil"/>
              <w:bottom w:val="double" w:sz="4" w:space="0" w:color="auto"/>
            </w:tcBorders>
            <w:vAlign w:val="center"/>
          </w:tcPr>
          <w:p w:rsidR="00EA52FC" w:rsidRPr="00B92435" w:rsidRDefault="00AB4EB5">
            <w:pPr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521" w:type="dxa"/>
            <w:tcBorders>
              <w:top w:val="nil"/>
              <w:bottom w:val="double" w:sz="4" w:space="0" w:color="auto"/>
            </w:tcBorders>
            <w:vAlign w:val="center"/>
          </w:tcPr>
          <w:p w:rsidR="00EA52FC" w:rsidRPr="00B92435" w:rsidRDefault="00AB4EB5">
            <w:pPr>
              <w:jc w:val="right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316" w:type="dxa"/>
            <w:tcBorders>
              <w:top w:val="nil"/>
              <w:bottom w:val="double" w:sz="4" w:space="0" w:color="auto"/>
            </w:tcBorders>
            <w:vAlign w:val="center"/>
          </w:tcPr>
          <w:p w:rsidR="00EA52FC" w:rsidRPr="00B92435" w:rsidRDefault="00AB4EB5">
            <w:pPr>
              <w:jc w:val="right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525" w:type="dxa"/>
            <w:tcBorders>
              <w:top w:val="nil"/>
              <w:bottom w:val="double" w:sz="4" w:space="0" w:color="auto"/>
            </w:tcBorders>
          </w:tcPr>
          <w:p w:rsidR="00EA52FC" w:rsidRPr="00B92435" w:rsidRDefault="00AB4EB5">
            <w:pPr>
              <w:jc w:val="right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316" w:type="dxa"/>
            <w:tcBorders>
              <w:top w:val="nil"/>
              <w:bottom w:val="double" w:sz="4" w:space="0" w:color="auto"/>
            </w:tcBorders>
          </w:tcPr>
          <w:p w:rsidR="00EA52FC" w:rsidRPr="00B92435" w:rsidRDefault="00AB4EB5">
            <w:pPr>
              <w:jc w:val="right"/>
              <w:rPr>
                <w:rFonts w:ascii="Calibri" w:hAnsi="Calibri"/>
                <w:b/>
                <w:sz w:val="2"/>
                <w:szCs w:val="2"/>
              </w:rPr>
            </w:pPr>
          </w:p>
        </w:tc>
      </w:tr>
    </w:tbl>
    <w:p w:rsidR="00AB4EB5" w:rsidRDefault="00AB4EB5"/>
    <w:sectPr w:rsidR="00AB4EB5" w:rsidSect="005F24A4">
      <w:headerReference w:type="default" r:id="rId6"/>
      <w:pgSz w:w="16838" w:h="11906" w:orient="landscape" w:code="9"/>
      <w:pgMar w:top="1134" w:right="1418" w:bottom="1134" w:left="1134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4EB5" w:rsidRDefault="00AB4EB5">
      <w:r>
        <w:separator/>
      </w:r>
    </w:p>
  </w:endnote>
  <w:endnote w:type="continuationSeparator" w:id="0">
    <w:p w:rsidR="00AB4EB5" w:rsidRDefault="00AB4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strangelo Edessa">
    <w:panose1 w:val="03080600000000000000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4EB5" w:rsidRDefault="00AB4EB5">
      <w:r>
        <w:separator/>
      </w:r>
    </w:p>
  </w:footnote>
  <w:footnote w:type="continuationSeparator" w:id="0">
    <w:p w:rsidR="00AB4EB5" w:rsidRDefault="00AB4E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gliatabella"/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1E0" w:firstRow="1" w:lastRow="1" w:firstColumn="1" w:lastColumn="1" w:noHBand="0" w:noVBand="0"/>
    </w:tblPr>
    <w:tblGrid>
      <w:gridCol w:w="10188"/>
    </w:tblGrid>
    <w:tr w:rsidR="00C223E9">
      <w:trPr>
        <w:trHeight w:val="726"/>
      </w:trPr>
      <w:tc>
        <w:tcPr>
          <w:tcW w:w="10188" w:type="dxa"/>
        </w:tcPr>
        <w:p w:rsidR="00C223E9" w:rsidRDefault="00AB4EB5">
          <w:pPr>
            <w:jc w:val="center"/>
            <w:rPr>
              <w:rFonts w:ascii="Calibri" w:hAnsi="Calibri" w:cs="Calibri"/>
              <w:b/>
              <w:bCs/>
              <w:sz w:val="20"/>
              <w:szCs w:val="20"/>
            </w:rPr>
          </w:pPr>
          <w:r>
            <w:rPr>
              <w:rFonts w:ascii="Calibri" w:hAnsi="Calibri" w:cs="Calibri"/>
              <w:b/>
              <w:bCs/>
              <w:noProof/>
              <w:sz w:val="20"/>
              <w:szCs w:val="20"/>
            </w:rPr>
            <w:t>PROSPETTO DELLE ENTRATE DI BILANCIO PER TITOLO, TIPOLOGIE E CATEGORIE</w:t>
          </w:r>
        </w:p>
        <w:p w:rsidR="00C223E9" w:rsidRDefault="00AB4EB5">
          <w:pPr>
            <w:jc w:val="center"/>
            <w:rPr>
              <w:rFonts w:ascii="Calibri" w:hAnsi="Calibri" w:cs="Calibri"/>
              <w:b/>
              <w:bCs/>
              <w:sz w:val="20"/>
              <w:szCs w:val="20"/>
            </w:rPr>
          </w:pPr>
        </w:p>
        <w:p w:rsidR="007E6802" w:rsidRDefault="00AB4EB5">
          <w:pPr>
            <w:jc w:val="center"/>
            <w:rPr>
              <w:rFonts w:ascii="Calibri" w:hAnsi="Calibri"/>
              <w:sz w:val="20"/>
            </w:rPr>
          </w:pPr>
          <w:r>
            <w:rPr>
              <w:rFonts w:ascii="Calibri" w:hAnsi="Calibri" w:cs="Calibri"/>
              <w:b/>
              <w:bCs/>
              <w:sz w:val="20"/>
              <w:szCs w:val="20"/>
            </w:rPr>
            <w:t>ACCERTAMENTI</w:t>
          </w:r>
        </w:p>
      </w:tc>
    </w:tr>
    <w:tr w:rsidR="00C223E9">
      <w:trPr>
        <w:trHeight w:val="355"/>
      </w:trPr>
      <w:tc>
        <w:tcPr>
          <w:tcW w:w="10188" w:type="dxa"/>
        </w:tcPr>
        <w:p w:rsidR="00C223E9" w:rsidRDefault="00AB4EB5">
          <w:pPr>
            <w:jc w:val="right"/>
            <w:rPr>
              <w:sz w:val="20"/>
            </w:rPr>
          </w:pPr>
          <w:r>
            <w:rPr>
              <w:rFonts w:cs="Calibri"/>
              <w:b/>
              <w:bCs/>
              <w:sz w:val="12"/>
              <w:szCs w:val="12"/>
            </w:rPr>
            <w:t xml:space="preserve">Pag. </w:t>
          </w:r>
          <w:r>
            <w:rPr>
              <w:rFonts w:cs="Calibri"/>
              <w:b/>
              <w:bCs/>
              <w:sz w:val="12"/>
              <w:szCs w:val="12"/>
            </w:rPr>
            <w:fldChar w:fldCharType="begin"/>
          </w:r>
          <w:r>
            <w:rPr>
              <w:rFonts w:cs="Calibri"/>
              <w:b/>
              <w:bCs/>
              <w:sz w:val="12"/>
              <w:szCs w:val="12"/>
            </w:rPr>
            <w:instrText xml:space="preserve"> PAGE   \* MERGEFORMAT </w:instrText>
          </w:r>
          <w:r>
            <w:rPr>
              <w:rFonts w:cs="Calibri"/>
              <w:b/>
              <w:bCs/>
              <w:sz w:val="12"/>
              <w:szCs w:val="12"/>
            </w:rPr>
            <w:fldChar w:fldCharType="separate"/>
          </w:r>
          <w:r w:rsidR="00307E57">
            <w:rPr>
              <w:rFonts w:cs="Calibri"/>
              <w:b/>
              <w:bCs/>
              <w:noProof/>
              <w:sz w:val="12"/>
              <w:szCs w:val="12"/>
            </w:rPr>
            <w:t>7</w:t>
          </w:r>
          <w:r>
            <w:rPr>
              <w:rFonts w:cs="Calibri"/>
              <w:b/>
              <w:bCs/>
              <w:sz w:val="12"/>
              <w:szCs w:val="12"/>
            </w:rPr>
            <w:fldChar w:fldCharType="end"/>
          </w:r>
        </w:p>
      </w:tc>
    </w:tr>
  </w:tbl>
  <w:p w:rsidR="00C223E9" w:rsidRDefault="00AB4EB5" w:rsidP="00C223E9">
    <w:pPr>
      <w:rPr>
        <w:sz w:val="20"/>
      </w:rPr>
    </w:pPr>
    <w:r>
      <w:rPr>
        <w:sz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355"/>
    <w:rsid w:val="00241355"/>
    <w:rsid w:val="00307E57"/>
    <w:rsid w:val="0052731C"/>
    <w:rsid w:val="005F24A4"/>
    <w:rsid w:val="00781730"/>
    <w:rsid w:val="00A950C5"/>
    <w:rsid w:val="00AB4EB5"/>
    <w:rsid w:val="00B4396C"/>
    <w:rsid w:val="00DD1FB2"/>
    <w:rsid w:val="00E52A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25A8758-CCBF-4B41-A79C-599A4547E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table" w:styleId="Grigliatabella">
    <w:name w:val="Table Grid"/>
    <w:basedOn w:val="Tabellanormale"/>
    <w:rsid w:val="00C223E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0</TotalTime>
  <Pages>7</Pages>
  <Words>1039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6954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laghi</dc:creator>
  <cp:keywords/>
  <dc:description/>
  <cp:lastModifiedBy>Amministrativo</cp:lastModifiedBy>
  <cp:revision>2</cp:revision>
  <dcterms:created xsi:type="dcterms:W3CDTF">2019-04-17T08:04:00Z</dcterms:created>
  <dcterms:modified xsi:type="dcterms:W3CDTF">2019-04-17T08:04:00Z</dcterms:modified>
</cp:coreProperties>
</file>